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62054" w14:textId="14F10DB6" w:rsidR="005C4415" w:rsidRDefault="005C4415" w:rsidP="005C44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COMBRETON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fl.1474)</w:t>
      </w:r>
    </w:p>
    <w:p w14:paraId="7EA7C3F9" w14:textId="5191EB1B" w:rsidR="005C4415" w:rsidRDefault="005C4415" w:rsidP="005C44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Sheppey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5F545D8" w14:textId="0D8563E9" w:rsidR="005C4415" w:rsidRDefault="005C4415" w:rsidP="005C44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569F76" w14:textId="03304617" w:rsidR="005C4415" w:rsidRDefault="005C4415" w:rsidP="005C44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09459A" w14:textId="10D6AE4B" w:rsidR="005C4415" w:rsidRDefault="005C4415" w:rsidP="005C44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1474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52C00BF9" w14:textId="77777777" w:rsidR="005C4415" w:rsidRDefault="005C4415" w:rsidP="005C44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C981FEE" w14:textId="77777777" w:rsidR="005C4415" w:rsidRDefault="005C4415" w:rsidP="005C44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30DCA72" w14:textId="77777777" w:rsidR="005C4415" w:rsidRDefault="005C4415" w:rsidP="005C44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31C6137" w14:textId="16E93D81" w:rsidR="005C4415" w:rsidRDefault="005C4415" w:rsidP="005C44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August 2022</w:t>
      </w:r>
    </w:p>
    <w:p w14:paraId="0CE93191" w14:textId="1A2E39B7" w:rsidR="005C4415" w:rsidRDefault="005C4415" w:rsidP="005C44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COLYNS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fl.1502)</w:t>
      </w:r>
    </w:p>
    <w:p w14:paraId="7A68DA0C" w14:textId="2F226189" w:rsidR="005C4415" w:rsidRDefault="005C4415" w:rsidP="005C44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Sutton Valence, Kent.</w:t>
      </w:r>
    </w:p>
    <w:p w14:paraId="550488A8" w14:textId="29FB753E" w:rsidR="005C4415" w:rsidRDefault="005C4415" w:rsidP="005C44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CD87B1" w14:textId="1DDB65AC" w:rsidR="005C4415" w:rsidRDefault="005C4415" w:rsidP="005C44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19B611" w14:textId="77777777" w:rsidR="005C4415" w:rsidRDefault="005C4415" w:rsidP="005C44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06A635A" w14:textId="77777777" w:rsidR="005C4415" w:rsidRDefault="005C4415" w:rsidP="005C44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8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C721784" w14:textId="77777777" w:rsidR="005C4415" w:rsidRDefault="005C4415" w:rsidP="005C44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FFCCFB1" w14:textId="77777777" w:rsidR="005C4415" w:rsidRDefault="005C4415" w:rsidP="005C44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0B862C5" w14:textId="77777777" w:rsidR="005C4415" w:rsidRDefault="005C4415" w:rsidP="005C44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August 2022</w:t>
      </w:r>
    </w:p>
    <w:p w14:paraId="04D83F32" w14:textId="6C3B55FE" w:rsidR="005C4415" w:rsidRDefault="00C42C43" w:rsidP="005C44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CONVERSE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KELSHULL)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(fl.1439)</w:t>
      </w:r>
    </w:p>
    <w:p w14:paraId="3B5ED920" w14:textId="5AF32C2D" w:rsidR="00C42C43" w:rsidRDefault="00C42C43" w:rsidP="005C44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Beckenham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DF2A8F1" w14:textId="2148034A" w:rsidR="00C42C43" w:rsidRDefault="00C42C43" w:rsidP="005C44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B2EA46" w14:textId="04D268B5" w:rsidR="00C42C43" w:rsidRDefault="00C42C43" w:rsidP="005C44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650B52" w14:textId="77777777" w:rsidR="00C42C43" w:rsidRDefault="00C42C43" w:rsidP="00C42C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F702D0A" w14:textId="77777777" w:rsidR="00C42C43" w:rsidRDefault="00C42C43" w:rsidP="00C42C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9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D7CDA56" w14:textId="77777777" w:rsidR="00C42C43" w:rsidRDefault="00C42C43" w:rsidP="00C42C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9D0D8E6" w14:textId="77777777" w:rsidR="00C42C43" w:rsidRDefault="00C42C43" w:rsidP="00C42C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1DF094" w14:textId="19744EC3" w:rsidR="00C42C43" w:rsidRDefault="00C42C43" w:rsidP="00C42C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August 2022</w:t>
      </w:r>
    </w:p>
    <w:p w14:paraId="1DFE4012" w14:textId="59DD53F4" w:rsidR="004B502D" w:rsidRDefault="004B502D" w:rsidP="00C42C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COOKE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fl.1464)</w:t>
      </w:r>
    </w:p>
    <w:p w14:paraId="1AEAAF74" w14:textId="42A162C7" w:rsidR="004B502D" w:rsidRDefault="004B502D" w:rsidP="00C42C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Otford, Kent.</w:t>
      </w:r>
    </w:p>
    <w:p w14:paraId="445749EA" w14:textId="63BB8174" w:rsidR="004B502D" w:rsidRDefault="004B502D" w:rsidP="00C42C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622B1D" w14:textId="701CC78E" w:rsidR="004B502D" w:rsidRDefault="004B502D" w:rsidP="00C42C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AFE81C" w14:textId="77777777" w:rsidR="004B502D" w:rsidRDefault="004B502D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B20927E" w14:textId="3148BAB0" w:rsidR="004B502D" w:rsidRDefault="004B502D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0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E2EBDB1" w14:textId="722FFB46" w:rsidR="004B502D" w:rsidRDefault="004B502D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C7B3AD" w14:textId="4944C871" w:rsidR="004B502D" w:rsidRDefault="004B502D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CA73A9" w14:textId="010C0D2D" w:rsidR="004B502D" w:rsidRDefault="004B502D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September 2022</w:t>
      </w:r>
    </w:p>
    <w:p w14:paraId="46621A7D" w14:textId="151663EB" w:rsidR="004B502D" w:rsidRDefault="004B502D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CORDON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fl.1452)</w:t>
      </w:r>
    </w:p>
    <w:p w14:paraId="1703DE08" w14:textId="4F21AC04" w:rsidR="004B502D" w:rsidRDefault="004B502D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Longfield, Kent.</w:t>
      </w:r>
    </w:p>
    <w:p w14:paraId="59D0FD01" w14:textId="4186EA40" w:rsidR="004B502D" w:rsidRDefault="004B502D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D57FC0" w14:textId="6C92D52B" w:rsidR="004B502D" w:rsidRDefault="004B502D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581741" w14:textId="77777777" w:rsidR="008B4C20" w:rsidRDefault="004B502D" w:rsidP="008B4C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1452</w:t>
      </w:r>
      <w:r>
        <w:rPr>
          <w:rFonts w:ascii="Times New Roman" w:hAnsi="Times New Roman" w:cs="Times New Roman"/>
          <w:sz w:val="24"/>
          <w:szCs w:val="24"/>
        </w:rPr>
        <w:tab/>
      </w:r>
      <w:r w:rsidR="008B4C20">
        <w:rPr>
          <w:rFonts w:ascii="Times New Roman" w:hAnsi="Times New Roman" w:cs="Times New Roman"/>
          <w:sz w:val="24"/>
          <w:szCs w:val="24"/>
        </w:rPr>
        <w:t>He made his Will.</w:t>
      </w:r>
    </w:p>
    <w:p w14:paraId="6F80C7AA" w14:textId="77777777" w:rsidR="008B4C20" w:rsidRDefault="008B4C20" w:rsidP="008B4C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1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A78C7A9" w14:textId="77777777" w:rsidR="008B4C20" w:rsidRDefault="008B4C20" w:rsidP="008B4C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905E75" w14:textId="77777777" w:rsidR="008B4C20" w:rsidRDefault="008B4C20" w:rsidP="008B4C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8493F5" w14:textId="77777777" w:rsidR="008B4C20" w:rsidRDefault="008B4C20" w:rsidP="008B4C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September 2022</w:t>
      </w:r>
    </w:p>
    <w:p w14:paraId="5808CC87" w14:textId="1D76B51A" w:rsidR="004B502D" w:rsidRDefault="008B4C20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CORNELL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fl.1507)</w:t>
      </w:r>
    </w:p>
    <w:p w14:paraId="6E0E5ABE" w14:textId="39299DF8" w:rsidR="008B4C20" w:rsidRDefault="008B4C20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Rainham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0C9E127B" w14:textId="2737B4EE" w:rsidR="008B4C20" w:rsidRDefault="008B4C20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24C370" w14:textId="606A6345" w:rsidR="008B4C20" w:rsidRDefault="008B4C20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B3805F" w14:textId="77777777" w:rsidR="008B4C20" w:rsidRDefault="008B4C20" w:rsidP="008B4C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D509A8C" w14:textId="77777777" w:rsidR="008B4C20" w:rsidRDefault="008B4C20" w:rsidP="008B4C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2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845C520" w14:textId="77777777" w:rsidR="008B4C20" w:rsidRDefault="008B4C20" w:rsidP="008B4C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A8356B" w14:textId="77777777" w:rsidR="008B4C20" w:rsidRDefault="008B4C20" w:rsidP="008B4C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1606B7" w14:textId="77777777" w:rsidR="008B4C20" w:rsidRDefault="008B4C20" w:rsidP="008B4C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September 2022</w:t>
      </w:r>
    </w:p>
    <w:p w14:paraId="6C6F481F" w14:textId="3BF1F7FE" w:rsidR="008B4C20" w:rsidRDefault="008B4C20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COSSCHEMAN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fl.1500)</w:t>
      </w:r>
    </w:p>
    <w:p w14:paraId="4CC3954D" w14:textId="3D1EC149" w:rsidR="008B4C20" w:rsidRDefault="008B4C20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Cranbrook, Kent.</w:t>
      </w:r>
    </w:p>
    <w:p w14:paraId="5FE9D766" w14:textId="28F941A4" w:rsidR="008B4C20" w:rsidRDefault="008B4C20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580565" w14:textId="34D3E535" w:rsidR="008B4C20" w:rsidRDefault="008B4C20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947DD9" w14:textId="77777777" w:rsidR="008B4C20" w:rsidRDefault="008B4C20" w:rsidP="008B4C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Oct.1500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5ACEDA9" w14:textId="77777777" w:rsidR="008B4C20" w:rsidRDefault="008B4C20" w:rsidP="008B4C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3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62641BE" w14:textId="77777777" w:rsidR="008B4C20" w:rsidRDefault="008B4C20" w:rsidP="008B4C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B4C53A" w14:textId="77777777" w:rsidR="008B4C20" w:rsidRDefault="008B4C20" w:rsidP="008B4C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FF2C8B" w14:textId="77777777" w:rsidR="008B4C20" w:rsidRDefault="008B4C20" w:rsidP="008B4C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September 2022</w:t>
      </w:r>
    </w:p>
    <w:p w14:paraId="400D0349" w14:textId="3E5CAB78" w:rsidR="008B4C20" w:rsidRDefault="008B4C20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COSYNGTON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fl.1464)</w:t>
      </w:r>
    </w:p>
    <w:p w14:paraId="042AF9D5" w14:textId="519D6102" w:rsidR="008B4C20" w:rsidRDefault="008B4C20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Aylesford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1D9F7926" w14:textId="09F75E1B" w:rsidR="008B4C20" w:rsidRDefault="008B4C20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E1E73B" w14:textId="0270AFD5" w:rsidR="008B4C20" w:rsidRDefault="008B4C20" w:rsidP="004B50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F375BD" w14:textId="77777777" w:rsidR="008B4C20" w:rsidRDefault="008B4C20" w:rsidP="008B4C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CF8BAC2" w14:textId="77777777" w:rsidR="008B4C20" w:rsidRDefault="008B4C20" w:rsidP="008B4C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4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D21A249" w14:textId="77777777" w:rsidR="008B4C20" w:rsidRDefault="008B4C20" w:rsidP="008B4C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5B7D19" w14:textId="77777777" w:rsidR="008B4C20" w:rsidRDefault="008B4C20" w:rsidP="008B4C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DAF2DD" w14:textId="77777777" w:rsidR="008B4C20" w:rsidRDefault="008B4C20" w:rsidP="008B4C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September 2022</w:t>
      </w:r>
    </w:p>
    <w:p w14:paraId="2CE0904E" w14:textId="7BF50C2F" w:rsidR="002E69C8" w:rsidRDefault="00C95305" w:rsidP="00BC4C7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COTER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COTTOR)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33E3B">
        <w:rPr>
          <w:rFonts w:ascii="Times New Roman" w:hAnsi="Times New Roman" w:cs="Times New Roman"/>
          <w:sz w:val="24"/>
          <w:szCs w:val="24"/>
        </w:rPr>
        <w:t>(fl.1497)</w:t>
      </w:r>
    </w:p>
    <w:p w14:paraId="02E15BE4" w14:textId="249AA7ED" w:rsidR="00233E3B" w:rsidRDefault="00233E3B" w:rsidP="00BC4C7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5C28F6E1" w14:textId="2A93F007" w:rsidR="00233E3B" w:rsidRDefault="00233E3B" w:rsidP="00BC4C7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86C11AA" w14:textId="34EE676C" w:rsidR="00233E3B" w:rsidRDefault="00233E3B" w:rsidP="00BC4C7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15D4FB9" w14:textId="77777777" w:rsidR="00233E3B" w:rsidRDefault="00233E3B" w:rsidP="00233E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F0879DC" w14:textId="383F3661" w:rsidR="00233E3B" w:rsidRDefault="00233E3B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5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C15F1F0" w14:textId="20EF8810" w:rsidR="00233E3B" w:rsidRDefault="00233E3B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0439BAA" w14:textId="5CB79808" w:rsidR="00233E3B" w:rsidRDefault="00233E3B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504B7E" w14:textId="65F9F935" w:rsidR="00233E3B" w:rsidRDefault="00233E3B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September 2022</w:t>
      </w:r>
    </w:p>
    <w:p w14:paraId="41DA5FB6" w14:textId="3EAD43FE" w:rsidR="00233E3B" w:rsidRDefault="00233E3B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COTYER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fl.1504)</w:t>
      </w:r>
    </w:p>
    <w:p w14:paraId="18164709" w14:textId="6D95204B" w:rsidR="00233E3B" w:rsidRDefault="00233E3B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Dartford, Kent.</w:t>
      </w:r>
    </w:p>
    <w:p w14:paraId="0D04CBB2" w14:textId="0C071541" w:rsidR="00233E3B" w:rsidRDefault="00233E3B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6C70AD3" w14:textId="1CF6FA93" w:rsidR="00233E3B" w:rsidRDefault="00233E3B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0E46A8C" w14:textId="77777777" w:rsidR="00233E3B" w:rsidRDefault="00233E3B" w:rsidP="00233E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5D84B4E" w14:textId="77777777" w:rsidR="00233E3B" w:rsidRDefault="00233E3B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6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5CDF65C" w14:textId="77777777" w:rsidR="00233E3B" w:rsidRDefault="00233E3B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970E730" w14:textId="77777777" w:rsidR="00233E3B" w:rsidRDefault="00233E3B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B61E605" w14:textId="77777777" w:rsidR="00233E3B" w:rsidRDefault="00233E3B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September 2022</w:t>
      </w:r>
    </w:p>
    <w:p w14:paraId="49F79C8A" w14:textId="6DB8424A" w:rsidR="00233E3B" w:rsidRDefault="00233E3B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COUMBS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fl.1452)</w:t>
      </w:r>
    </w:p>
    <w:p w14:paraId="50D3FE0D" w14:textId="51307429" w:rsidR="00233E3B" w:rsidRDefault="00233E3B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Birling, Kent.</w:t>
      </w:r>
    </w:p>
    <w:p w14:paraId="4AE51F5D" w14:textId="52F0FDCA" w:rsidR="00233E3B" w:rsidRDefault="00233E3B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2450168" w14:textId="2C53B026" w:rsidR="00233E3B" w:rsidRDefault="00233E3B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7A8F0AA" w14:textId="77777777" w:rsidR="00233E3B" w:rsidRDefault="00233E3B" w:rsidP="00233E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725810E" w14:textId="77777777" w:rsidR="00233E3B" w:rsidRDefault="00233E3B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7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4D49AA7" w14:textId="77777777" w:rsidR="00233E3B" w:rsidRDefault="00233E3B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3DC4B9" w14:textId="77777777" w:rsidR="00233E3B" w:rsidRDefault="00233E3B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BB0AEB1" w14:textId="77777777" w:rsidR="00233E3B" w:rsidRDefault="00233E3B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September 2022</w:t>
      </w:r>
    </w:p>
    <w:p w14:paraId="21997295" w14:textId="5CCE87B5" w:rsidR="00233E3B" w:rsidRDefault="001D23A6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COUMBYS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fl.1452)</w:t>
      </w:r>
    </w:p>
    <w:p w14:paraId="7A3925B5" w14:textId="59065F53" w:rsidR="001D23A6" w:rsidRDefault="001D23A6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Snodland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483D010" w14:textId="2FD1D8A5" w:rsidR="001D23A6" w:rsidRDefault="001D23A6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070FBD3" w14:textId="297984E0" w:rsidR="001D23A6" w:rsidRDefault="001D23A6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956D231" w14:textId="77777777" w:rsidR="001D23A6" w:rsidRDefault="001D23A6" w:rsidP="001D23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2CA6D8E" w14:textId="77777777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8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AD9AC91" w14:textId="77777777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BDF132" w14:textId="77777777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0DADFAF" w14:textId="77777777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September 2022</w:t>
      </w:r>
    </w:p>
    <w:p w14:paraId="35EB5A32" w14:textId="7C194CD2" w:rsidR="001D23A6" w:rsidRDefault="001D23A6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Margery COUNSELL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71A51696" w14:textId="464AFA38" w:rsidR="001D23A6" w:rsidRDefault="001D23A6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Linton, Kent.</w:t>
      </w:r>
    </w:p>
    <w:p w14:paraId="456E0B3D" w14:textId="29B1F549" w:rsidR="001D23A6" w:rsidRDefault="001D23A6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1BA7FE" w14:textId="5F089722" w:rsidR="001D23A6" w:rsidRDefault="001D23A6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A961C96" w14:textId="3D8A0F34" w:rsidR="001D23A6" w:rsidRDefault="001D23A6" w:rsidP="001D23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1485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0BD364C3" w14:textId="77777777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9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7CD3E24" w14:textId="77777777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7D5D8DA" w14:textId="77777777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1ECDAA4" w14:textId="74761508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September 2022</w:t>
      </w:r>
    </w:p>
    <w:p w14:paraId="7111B742" w14:textId="6950461B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CRANE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14:paraId="479E766A" w14:textId="52E686E0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Hawkhurst, Kent.</w:t>
      </w:r>
    </w:p>
    <w:p w14:paraId="70D1219A" w14:textId="2203162C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B7647F6" w14:textId="33B38820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080AC4D" w14:textId="77777777" w:rsidR="001D23A6" w:rsidRDefault="001D23A6" w:rsidP="001D23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Oct.1415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35ED3AD" w14:textId="77777777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20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7EB552F" w14:textId="77777777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A2FD4E6" w14:textId="77777777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0759D1" w14:textId="77777777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September 2022</w:t>
      </w:r>
    </w:p>
    <w:p w14:paraId="097A12DD" w14:textId="6672D1CC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CRESSET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14:paraId="5DE77B6A" w14:textId="01C0F256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Eynesford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21D836A" w14:textId="21475FDD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A357069" w14:textId="7F263EC9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179EF1" w14:textId="77777777" w:rsidR="001D23A6" w:rsidRDefault="001D23A6" w:rsidP="001D23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4393BD2" w14:textId="77777777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21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2B8D0F0" w14:textId="77777777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734655F" w14:textId="77777777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021D3B6" w14:textId="77777777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September 2022</w:t>
      </w:r>
    </w:p>
    <w:p w14:paraId="7943B2A1" w14:textId="1FF6FAD2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CROCHEMAN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fl.1495)</w:t>
      </w:r>
    </w:p>
    <w:p w14:paraId="6101118B" w14:textId="2B499AFF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41CC00FA" w14:textId="4A4E5694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A5C4ADA" w14:textId="01B053EF" w:rsidR="001D23A6" w:rsidRDefault="001D23A6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B42185" w14:textId="77777777" w:rsidR="00810259" w:rsidRDefault="00810259" w:rsidP="008102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Mar.1495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576E0A8" w14:textId="77777777" w:rsidR="00810259" w:rsidRDefault="00810259" w:rsidP="008102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22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C9551BE" w14:textId="77777777" w:rsidR="00810259" w:rsidRDefault="00810259" w:rsidP="008102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76DAF27" w14:textId="77777777" w:rsidR="00810259" w:rsidRDefault="00810259" w:rsidP="008102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E54FCC" w14:textId="77777777" w:rsidR="00810259" w:rsidRDefault="00810259" w:rsidP="008102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September 2022</w:t>
      </w:r>
    </w:p>
    <w:p w14:paraId="649096EB" w14:textId="44A5387B" w:rsidR="001D23A6" w:rsidRDefault="00810259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CROCHEMAN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fl.1499)</w:t>
      </w:r>
    </w:p>
    <w:p w14:paraId="11749C54" w14:textId="1F097EF9" w:rsidR="00810259" w:rsidRDefault="00810259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4A58D9F8" w14:textId="4DAECBD2" w:rsidR="00810259" w:rsidRDefault="00810259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5CE1121" w14:textId="0D73F0AA" w:rsidR="00810259" w:rsidRDefault="00810259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1D4F588" w14:textId="77777777" w:rsidR="00810259" w:rsidRDefault="00810259" w:rsidP="008102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</w:t>
      </w:r>
      <w:r>
        <w:rPr>
          <w:rFonts w:ascii="Times New Roman" w:hAnsi="Times New Roman" w:cs="Times New Roman"/>
          <w:sz w:val="24"/>
          <w:szCs w:val="24"/>
        </w:rPr>
        <w:tab/>
        <w:t>1499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1DC5319" w14:textId="77777777" w:rsidR="00810259" w:rsidRDefault="00810259" w:rsidP="008102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23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C6CC71D" w14:textId="77777777" w:rsidR="00810259" w:rsidRDefault="00810259" w:rsidP="008102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41F85FE" w14:textId="77777777" w:rsidR="00810259" w:rsidRDefault="00810259" w:rsidP="008102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8642EAD" w14:textId="77777777" w:rsidR="00810259" w:rsidRDefault="00810259" w:rsidP="008102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September 2022</w:t>
      </w:r>
    </w:p>
    <w:p w14:paraId="33E45CC9" w14:textId="5C82BDE3" w:rsidR="00810259" w:rsidRDefault="00810259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CROSBY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fl.1458)</w:t>
      </w:r>
    </w:p>
    <w:p w14:paraId="1EBB868F" w14:textId="3FD55704" w:rsidR="00810259" w:rsidRDefault="00810259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Erith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76781209" w14:textId="7758DE73" w:rsidR="00810259" w:rsidRDefault="00810259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75AD34C" w14:textId="6268C547" w:rsidR="00810259" w:rsidRDefault="00810259" w:rsidP="001D23A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155E0A1" w14:textId="77777777" w:rsidR="00810259" w:rsidRDefault="00810259" w:rsidP="008102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697838B" w14:textId="77777777" w:rsidR="00810259" w:rsidRDefault="00810259" w:rsidP="008102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24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D9E1321" w14:textId="77777777" w:rsidR="00810259" w:rsidRDefault="00810259" w:rsidP="008102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450DC90" w14:textId="77777777" w:rsidR="00810259" w:rsidRDefault="00810259" w:rsidP="008102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2A58A8" w14:textId="77777777" w:rsidR="00810259" w:rsidRDefault="00810259" w:rsidP="008102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September 2022</w:t>
      </w:r>
    </w:p>
    <w:p w14:paraId="679AE7B7" w14:textId="2471C304" w:rsidR="001D23A6" w:rsidRDefault="00C031D5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CROSSE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fl.1492)</w:t>
      </w:r>
    </w:p>
    <w:p w14:paraId="3B5336BD" w14:textId="622E32E0" w:rsidR="00C031D5" w:rsidRDefault="00C031D5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Mereworth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162A52D" w14:textId="6067751B" w:rsidR="00C031D5" w:rsidRDefault="00C031D5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C046AC4" w14:textId="5080D8DD" w:rsidR="00C031D5" w:rsidRDefault="00C031D5" w:rsidP="00233E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433A045" w14:textId="77777777" w:rsidR="00C031D5" w:rsidRDefault="00C031D5" w:rsidP="00C031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A0C7345" w14:textId="7581787B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25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2F80CA9" w14:textId="010A5A2F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53265B1" w14:textId="7973ECA4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F4A493E" w14:textId="51CC0243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2022</w:t>
      </w:r>
    </w:p>
    <w:p w14:paraId="1A7FB58F" w14:textId="6EF752A8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CROSSE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fl.1492)</w:t>
      </w:r>
    </w:p>
    <w:p w14:paraId="212AE52E" w14:textId="2FE86A08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West Farleigh, Kent.</w:t>
      </w:r>
    </w:p>
    <w:p w14:paraId="023879EB" w14:textId="4BA9EB03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0A9A63C" w14:textId="175B3BF8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B8B3B61" w14:textId="77777777" w:rsidR="00C031D5" w:rsidRDefault="00C031D5" w:rsidP="00C031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771EBB4" w14:textId="77777777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26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86C2EC8" w14:textId="77777777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94B990E" w14:textId="77777777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43B853A" w14:textId="77777777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2022</w:t>
      </w:r>
    </w:p>
    <w:p w14:paraId="2218495A" w14:textId="511C153C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CROWCH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fl.1492)</w:t>
      </w:r>
    </w:p>
    <w:p w14:paraId="3D677EEE" w14:textId="4E58B6CE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Chatham, Kent.</w:t>
      </w:r>
    </w:p>
    <w:p w14:paraId="3C69D554" w14:textId="4329BED9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38B61AD" w14:textId="052EF155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9CD6F43" w14:textId="77777777" w:rsidR="00C031D5" w:rsidRDefault="00C031D5" w:rsidP="00C031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9322CFC" w14:textId="77777777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27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4F4C2F9" w14:textId="77777777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CE89504" w14:textId="77777777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1A963AA" w14:textId="77777777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2022</w:t>
      </w:r>
    </w:p>
    <w:p w14:paraId="74ED084B" w14:textId="29AE7294" w:rsidR="00C031D5" w:rsidRDefault="00C031D5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CROWCH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fl.1492)</w:t>
      </w:r>
    </w:p>
    <w:p w14:paraId="246E5EBA" w14:textId="187A0684" w:rsidR="00C031D5" w:rsidRDefault="00B95806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Rochester, Kent.</w:t>
      </w:r>
    </w:p>
    <w:p w14:paraId="1C58B6B2" w14:textId="12657BBF" w:rsidR="00B95806" w:rsidRDefault="00B95806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A4900E3" w14:textId="3DB3EEA4" w:rsidR="00B95806" w:rsidRDefault="00B95806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9F51367" w14:textId="77777777" w:rsidR="00B95806" w:rsidRDefault="00B95806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9F6507A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28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97A2E1E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F47E78D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48ADDF7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2022</w:t>
      </w:r>
    </w:p>
    <w:p w14:paraId="3AD6CBD1" w14:textId="727B7D70" w:rsidR="00B95806" w:rsidRDefault="00B95806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CRULL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fl.1430)</w:t>
      </w:r>
    </w:p>
    <w:p w14:paraId="068814D2" w14:textId="06D050F9" w:rsidR="00B95806" w:rsidRDefault="00B95806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Wingham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00BF05C7" w14:textId="3B4D41F0" w:rsidR="00B95806" w:rsidRDefault="00B95806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E77932" w14:textId="54212C69" w:rsidR="00B95806" w:rsidRDefault="00B95806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E738FFF" w14:textId="77777777" w:rsidR="00B95806" w:rsidRDefault="00B95806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268135C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29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DBB95A6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068EA5B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3F371DC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2022</w:t>
      </w:r>
    </w:p>
    <w:p w14:paraId="17B1894B" w14:textId="3313F00B" w:rsidR="00B95806" w:rsidRDefault="00B95806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CURTEIS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fl.1508)</w:t>
      </w:r>
    </w:p>
    <w:p w14:paraId="1EECA19A" w14:textId="2A4D7492" w:rsidR="00B95806" w:rsidRDefault="00B95806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Wingham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787DCD0B" w14:textId="0D300E31" w:rsidR="00B95806" w:rsidRDefault="00B95806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79D368F" w14:textId="3542CDBD" w:rsidR="00B95806" w:rsidRDefault="00B95806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BD935D" w14:textId="77777777" w:rsidR="00B95806" w:rsidRDefault="00B95806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2CB13DB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30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3C56D75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05047C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389E0DC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2022</w:t>
      </w:r>
    </w:p>
    <w:p w14:paraId="5EDB9191" w14:textId="214F83B4" w:rsidR="00B95806" w:rsidRDefault="00B95806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CURTEYS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fl.1464)</w:t>
      </w:r>
    </w:p>
    <w:p w14:paraId="027C570D" w14:textId="788853D3" w:rsidR="00B95806" w:rsidRDefault="00B95806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Lynsted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104C99A" w14:textId="4FB6EDD7" w:rsidR="00B95806" w:rsidRDefault="00B95806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7CF233A" w14:textId="208744E9" w:rsidR="00B95806" w:rsidRDefault="00B95806" w:rsidP="00C031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D54031E" w14:textId="77777777" w:rsidR="00B95806" w:rsidRDefault="00B95806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B086F4B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31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DA2381B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34F55ED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5A03114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2022</w:t>
      </w:r>
    </w:p>
    <w:p w14:paraId="006B5426" w14:textId="6AD39497" w:rsidR="00B95806" w:rsidRDefault="00B95806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CURTHORPE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51F8631C" w14:textId="38C7C66A" w:rsidR="00B95806" w:rsidRDefault="00B95806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West </w:t>
      </w:r>
      <w:proofErr w:type="spellStart"/>
      <w:r>
        <w:rPr>
          <w:rFonts w:ascii="Times New Roman" w:hAnsi="Times New Roman" w:cs="Times New Roman"/>
          <w:sz w:val="24"/>
          <w:szCs w:val="24"/>
        </w:rPr>
        <w:t>Malling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313A6F9" w14:textId="03F98FD4" w:rsidR="00B95806" w:rsidRDefault="00B95806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0F64AD" w14:textId="2195FE37" w:rsidR="00B95806" w:rsidRDefault="00B95806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40F1F0" w14:textId="77777777" w:rsidR="00B95806" w:rsidRDefault="00B95806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38E57F5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32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6D12EB1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1F90A39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A0A294F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2022</w:t>
      </w:r>
    </w:p>
    <w:p w14:paraId="124654C2" w14:textId="662E5637" w:rsidR="00B95806" w:rsidRDefault="00B95806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CUSTE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fl.1449)</w:t>
      </w:r>
    </w:p>
    <w:p w14:paraId="1AAE609D" w14:textId="1D87FFA7" w:rsidR="00B95806" w:rsidRDefault="00B95806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Rochester, Kent.</w:t>
      </w:r>
    </w:p>
    <w:p w14:paraId="05677008" w14:textId="6C418585" w:rsidR="00B95806" w:rsidRDefault="00B95806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AC3C60" w14:textId="7294E87E" w:rsidR="00B95806" w:rsidRDefault="00B95806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B4AA74" w14:textId="77777777" w:rsidR="00B95806" w:rsidRDefault="00B95806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AFBC99C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33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8721241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B333B5E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7796822" w14:textId="77777777" w:rsidR="00B95806" w:rsidRDefault="00B95806" w:rsidP="00B9580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2022</w:t>
      </w:r>
    </w:p>
    <w:p w14:paraId="55A81DC3" w14:textId="59583001" w:rsidR="00B95806" w:rsidRDefault="000000EE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LAKEN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fl.1475)</w:t>
      </w:r>
    </w:p>
    <w:p w14:paraId="27366E1B" w14:textId="6073F5E8" w:rsidR="000000EE" w:rsidRDefault="000000EE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Crayford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5BADB06D" w14:textId="31563C0F" w:rsidR="000000EE" w:rsidRDefault="000000EE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4AEBF5" w14:textId="594AEE0B" w:rsidR="000000EE" w:rsidRDefault="000000EE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EC5020" w14:textId="77777777" w:rsidR="000000EE" w:rsidRDefault="000000EE" w:rsidP="000000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1CA85BC" w14:textId="17A08E11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34" w:history="1">
        <w:r w:rsidRPr="00901AC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1795A48" w14:textId="77777777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78965F4" w14:textId="77777777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192DC4" w14:textId="4D61E078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2022</w:t>
      </w:r>
    </w:p>
    <w:p w14:paraId="3EED3416" w14:textId="4A7FA81C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LAKEN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fl.1475)</w:t>
      </w:r>
    </w:p>
    <w:p w14:paraId="1E611D9B" w14:textId="2551FF9E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Stone, Kent.</w:t>
      </w:r>
    </w:p>
    <w:p w14:paraId="55C81C60" w14:textId="78F56FC1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ACD39FE" w14:textId="2E36C148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9434E66" w14:textId="77777777" w:rsidR="000000EE" w:rsidRDefault="000000EE" w:rsidP="000000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6235C6C" w14:textId="77777777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35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59D6C02" w14:textId="77777777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3455B3A" w14:textId="77777777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6C97305" w14:textId="77777777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2022</w:t>
      </w:r>
    </w:p>
    <w:p w14:paraId="05A1B250" w14:textId="16732098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LAMAN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fl.1499)</w:t>
      </w:r>
    </w:p>
    <w:p w14:paraId="59B6367E" w14:textId="18D69948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Erith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7BC32AFB" w14:textId="0954D87F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702369D" w14:textId="4AF5DA89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C4E8AB9" w14:textId="77777777" w:rsidR="000000EE" w:rsidRDefault="000000EE" w:rsidP="000000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C2CA862" w14:textId="77777777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36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84494E3" w14:textId="77777777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10A7C7" w14:textId="77777777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C013291" w14:textId="77777777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2022</w:t>
      </w:r>
    </w:p>
    <w:p w14:paraId="54CD87C5" w14:textId="069BFEB3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Hamon LAMBERD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fl.1486)</w:t>
      </w:r>
    </w:p>
    <w:p w14:paraId="2986C83C" w14:textId="1227E6D6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1FCF607C" w14:textId="71B5261F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D84727D" w14:textId="6D290FBB" w:rsidR="000000EE" w:rsidRDefault="000000EE" w:rsidP="000000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8EEF017" w14:textId="01491C53" w:rsidR="00733B97" w:rsidRDefault="00733B97" w:rsidP="00733B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Feb.1486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17D8B1C" w14:textId="77777777" w:rsidR="00733B97" w:rsidRDefault="00733B97" w:rsidP="00733B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37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84E621A" w14:textId="77777777" w:rsidR="00733B97" w:rsidRDefault="00733B97" w:rsidP="00733B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2164A60" w14:textId="77777777" w:rsidR="00733B97" w:rsidRDefault="00733B97" w:rsidP="00733B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C3010ED" w14:textId="77777777" w:rsidR="00733B97" w:rsidRDefault="00733B97" w:rsidP="00733B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2022</w:t>
      </w:r>
    </w:p>
    <w:p w14:paraId="2A9B063F" w14:textId="49F68F21" w:rsidR="000000EE" w:rsidRDefault="00BC53E8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LAMBERD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fl.1488)</w:t>
      </w:r>
    </w:p>
    <w:p w14:paraId="12DDB218" w14:textId="265465D0" w:rsidR="00BC53E8" w:rsidRDefault="00BC53E8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0ED2AD43" w14:textId="434DAEDE" w:rsidR="00BC53E8" w:rsidRDefault="00BC53E8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3A5816" w14:textId="57520AE0" w:rsidR="00BC53E8" w:rsidRDefault="00BC53E8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AB55C9" w14:textId="77777777" w:rsidR="00BC53E8" w:rsidRDefault="00BC53E8" w:rsidP="00BC53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</w:t>
      </w:r>
      <w:r>
        <w:rPr>
          <w:rFonts w:ascii="Times New Roman" w:hAnsi="Times New Roman" w:cs="Times New Roman"/>
          <w:sz w:val="24"/>
          <w:szCs w:val="24"/>
        </w:rPr>
        <w:tab/>
        <w:t>1488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306BDAF" w14:textId="77777777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38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4A7CF38" w14:textId="77777777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4C57FB7" w14:textId="77777777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7C190A8" w14:textId="7DA8F68D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September 2022</w:t>
      </w:r>
    </w:p>
    <w:p w14:paraId="56077E60" w14:textId="5649AB26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LAMSYN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fl.1507)</w:t>
      </w:r>
    </w:p>
    <w:p w14:paraId="6337AEB0" w14:textId="1A1BFA75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Canterbury.</w:t>
      </w:r>
    </w:p>
    <w:p w14:paraId="3E640C8E" w14:textId="1F428A51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6C0FA06" w14:textId="4444A5A6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80CB27" w14:textId="77777777" w:rsidR="00BC53E8" w:rsidRDefault="00BC53E8" w:rsidP="00BC53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6FE5104" w14:textId="77777777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39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576C29E" w14:textId="77777777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8152222" w14:textId="77777777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DCB3A0E" w14:textId="77777777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September 2022</w:t>
      </w:r>
    </w:p>
    <w:p w14:paraId="1893B99C" w14:textId="0B35A05E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LANGDON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2355EBE0" w14:textId="65DAE324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Rochester, Kent.</w:t>
      </w:r>
    </w:p>
    <w:p w14:paraId="1948BBC4" w14:textId="1657FFF5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90324DB" w14:textId="18A9D102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29FC677" w14:textId="77777777" w:rsidR="00BC53E8" w:rsidRDefault="00BC53E8" w:rsidP="00BC53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68DBBF0" w14:textId="77777777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0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66FD801" w14:textId="77777777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BBE74E7" w14:textId="77777777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497BA40" w14:textId="77777777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September 2022</w:t>
      </w:r>
    </w:p>
    <w:p w14:paraId="45C3FF56" w14:textId="6B52A7D6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LANGFORD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fl.1490)</w:t>
      </w:r>
    </w:p>
    <w:p w14:paraId="5CFDA9FC" w14:textId="77285329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Yalding, Kent.</w:t>
      </w:r>
    </w:p>
    <w:p w14:paraId="610B52FD" w14:textId="0A7BA0EF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3D9AF51" w14:textId="11277CA3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E36B02A" w14:textId="6403DB31" w:rsidR="00BC53E8" w:rsidRDefault="00BC53E8" w:rsidP="00BC53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1490</w:t>
      </w:r>
      <w:r>
        <w:rPr>
          <w:rFonts w:ascii="Times New Roman" w:hAnsi="Times New Roman" w:cs="Times New Roman"/>
          <w:sz w:val="24"/>
          <w:szCs w:val="24"/>
        </w:rPr>
        <w:tab/>
        <w:t>She made h</w:t>
      </w:r>
      <w:r w:rsidR="00DA6B8C">
        <w:rPr>
          <w:rFonts w:ascii="Times New Roman" w:hAnsi="Times New Roman" w:cs="Times New Roman"/>
          <w:sz w:val="24"/>
          <w:szCs w:val="24"/>
        </w:rPr>
        <w:t>er</w:t>
      </w:r>
      <w:r>
        <w:rPr>
          <w:rFonts w:ascii="Times New Roman" w:hAnsi="Times New Roman" w:cs="Times New Roman"/>
          <w:sz w:val="24"/>
          <w:szCs w:val="24"/>
        </w:rPr>
        <w:t xml:space="preserve"> Will.</w:t>
      </w:r>
    </w:p>
    <w:p w14:paraId="6310E152" w14:textId="77777777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1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9A0EB1F" w14:textId="77777777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D68C00E" w14:textId="77777777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69CB0FA" w14:textId="02FCE5E2" w:rsidR="00BC53E8" w:rsidRDefault="00BC53E8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September 2022</w:t>
      </w:r>
    </w:p>
    <w:p w14:paraId="3B0BC4FA" w14:textId="79258808" w:rsidR="00DA6B8C" w:rsidRDefault="00DA6B8C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LANGHODE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fl.1476)</w:t>
      </w:r>
    </w:p>
    <w:p w14:paraId="2FE08BD3" w14:textId="43429278" w:rsidR="00DA6B8C" w:rsidRDefault="00DA6B8C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6BF9E62D" w14:textId="6D002B5B" w:rsidR="00DA6B8C" w:rsidRDefault="00DA6B8C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A8C2830" w14:textId="2DEE8318" w:rsidR="00DA6B8C" w:rsidRDefault="00DA6B8C" w:rsidP="00BC53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E1368A5" w14:textId="77777777" w:rsidR="00DA6B8C" w:rsidRDefault="00DA6B8C" w:rsidP="00DA6B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Jun.</w:t>
      </w:r>
      <w:r>
        <w:rPr>
          <w:rFonts w:ascii="Times New Roman" w:hAnsi="Times New Roman" w:cs="Times New Roman"/>
          <w:sz w:val="24"/>
          <w:szCs w:val="24"/>
        </w:rPr>
        <w:tab/>
        <w:t>1476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9A244C8" w14:textId="77777777" w:rsidR="00DA6B8C" w:rsidRDefault="00DA6B8C" w:rsidP="00DA6B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2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1356108" w14:textId="77777777" w:rsidR="00DA6B8C" w:rsidRDefault="00DA6B8C" w:rsidP="00DA6B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7D84878" w14:textId="77777777" w:rsidR="00DA6B8C" w:rsidRDefault="00DA6B8C" w:rsidP="00DA6B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F611841" w14:textId="77777777" w:rsidR="00DA6B8C" w:rsidRDefault="00DA6B8C" w:rsidP="00DA6B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September 2022</w:t>
      </w:r>
    </w:p>
    <w:p w14:paraId="3227F866" w14:textId="23BBDF78" w:rsidR="00DA6B8C" w:rsidRDefault="00DA6B8C" w:rsidP="00DA6B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LANGLY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fl.1507)</w:t>
      </w:r>
    </w:p>
    <w:p w14:paraId="7978B404" w14:textId="35990698" w:rsidR="00DA6B8C" w:rsidRDefault="00DA6B8C" w:rsidP="00DA6B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Frindesbury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4A9EB894" w14:textId="461BEAEB" w:rsidR="00DA6B8C" w:rsidRDefault="00DA6B8C" w:rsidP="00DA6B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101B74" w14:textId="5CFA0210" w:rsidR="00DA6B8C" w:rsidRDefault="00DA6B8C" w:rsidP="00DA6B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1C2C70" w14:textId="77777777" w:rsidR="00DA6B8C" w:rsidRDefault="00DA6B8C" w:rsidP="00DA6B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5E1AA72" w14:textId="77777777" w:rsidR="00DA6B8C" w:rsidRDefault="00DA6B8C" w:rsidP="00DA6B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3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D547E27" w14:textId="77777777" w:rsidR="00DA6B8C" w:rsidRDefault="00DA6B8C" w:rsidP="00DA6B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D78747C" w14:textId="77777777" w:rsidR="00DA6B8C" w:rsidRDefault="00DA6B8C" w:rsidP="00DA6B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1199C7A" w14:textId="77777777" w:rsidR="00DA6B8C" w:rsidRDefault="00DA6B8C" w:rsidP="00DA6B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September 2022</w:t>
      </w:r>
    </w:p>
    <w:p w14:paraId="7E2E003E" w14:textId="02FE53D4" w:rsidR="00DA6B8C" w:rsidRDefault="00DA6B8C" w:rsidP="00DA6B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de LAROWE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fl.1452)</w:t>
      </w:r>
    </w:p>
    <w:p w14:paraId="71E29141" w14:textId="32F6C4AC" w:rsidR="00DA6B8C" w:rsidRDefault="00DA6B8C" w:rsidP="00DA6B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Chilham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FE3D034" w14:textId="21B72CF0" w:rsidR="00DA6B8C" w:rsidRDefault="00DA6B8C" w:rsidP="00DA6B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43C90F" w14:textId="4284FE12" w:rsidR="00DA6B8C" w:rsidRDefault="00DA6B8C" w:rsidP="00DA6B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E949EC" w14:textId="77777777" w:rsidR="00DA6B8C" w:rsidRDefault="00DA6B8C" w:rsidP="00DA6B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5C5AA71" w14:textId="77777777" w:rsidR="00DA6B8C" w:rsidRDefault="00DA6B8C" w:rsidP="00DA6B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4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B28845F" w14:textId="77777777" w:rsidR="00DA6B8C" w:rsidRDefault="00DA6B8C" w:rsidP="00DA6B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C6B09C0" w14:textId="77777777" w:rsidR="00DA6B8C" w:rsidRDefault="00DA6B8C" w:rsidP="00DA6B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161F167" w14:textId="77777777" w:rsidR="00DA6B8C" w:rsidRDefault="00DA6B8C" w:rsidP="00DA6B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September 2022</w:t>
      </w:r>
    </w:p>
    <w:p w14:paraId="0313C62B" w14:textId="1DC61731" w:rsidR="00DA6B8C" w:rsidRDefault="00DA6B8C" w:rsidP="00DA6B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LAUGHTON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fl.1474)</w:t>
      </w:r>
    </w:p>
    <w:p w14:paraId="537483A6" w14:textId="6C62F466" w:rsidR="00DA6B8C" w:rsidRDefault="00DA6B8C" w:rsidP="00DA6B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Boxley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B46E564" w14:textId="59DAFC60" w:rsidR="00DA6B8C" w:rsidRDefault="00DA6B8C" w:rsidP="00DA6B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10E0EB" w14:textId="3F915C61" w:rsidR="00DA6B8C" w:rsidRDefault="00DA6B8C" w:rsidP="00DA6B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394BCB" w14:textId="77777777" w:rsidR="00DA6B8C" w:rsidRDefault="00DA6B8C" w:rsidP="00DA6B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51D773F" w14:textId="77777777" w:rsidR="00DA6B8C" w:rsidRDefault="00DA6B8C" w:rsidP="00DA6B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5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6749730" w14:textId="77777777" w:rsidR="00DA6B8C" w:rsidRDefault="00DA6B8C" w:rsidP="00DA6B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1D8C41C" w14:textId="77777777" w:rsidR="00DA6B8C" w:rsidRDefault="00DA6B8C" w:rsidP="00DA6B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3E83E70" w14:textId="77777777" w:rsidR="00DA6B8C" w:rsidRDefault="00DA6B8C" w:rsidP="00DA6B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September 2022</w:t>
      </w:r>
    </w:p>
    <w:p w14:paraId="4691DA3E" w14:textId="1C48CAD6" w:rsidR="00DA6B8C" w:rsidRDefault="00DA6B8C" w:rsidP="00DA6B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LAUNCE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074418">
        <w:rPr>
          <w:rFonts w:ascii="Times New Roman" w:hAnsi="Times New Roman" w:cs="Times New Roman"/>
          <w:sz w:val="24"/>
          <w:szCs w:val="24"/>
        </w:rPr>
        <w:t>fl.1424)</w:t>
      </w:r>
    </w:p>
    <w:p w14:paraId="2F9A4497" w14:textId="52DBAB91" w:rsidR="00074418" w:rsidRDefault="00074418" w:rsidP="00DA6B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Southfleet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5051C86B" w14:textId="6C829C8A" w:rsidR="00074418" w:rsidRDefault="00074418" w:rsidP="00DA6B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BC5B02" w14:textId="79FC45BF" w:rsidR="00074418" w:rsidRDefault="00074418" w:rsidP="00DA6B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1B8176" w14:textId="77777777" w:rsidR="00074418" w:rsidRDefault="00074418" w:rsidP="000744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F424C62" w14:textId="77777777" w:rsidR="00074418" w:rsidRDefault="00074418" w:rsidP="000744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6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D790E23" w14:textId="77777777" w:rsidR="00074418" w:rsidRDefault="00074418" w:rsidP="000744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82039F2" w14:textId="77777777" w:rsidR="00074418" w:rsidRDefault="00074418" w:rsidP="000744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75BBB9A" w14:textId="77777777" w:rsidR="00074418" w:rsidRDefault="00074418" w:rsidP="000744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September 2022</w:t>
      </w:r>
    </w:p>
    <w:p w14:paraId="017806C6" w14:textId="1CA646C9" w:rsidR="00BC53E8" w:rsidRDefault="00881EAB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LAWRENCE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fl.1495)</w:t>
      </w:r>
    </w:p>
    <w:p w14:paraId="038DC877" w14:textId="6C595729" w:rsidR="00881EAB" w:rsidRDefault="00881EAB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3A71B89B" w14:textId="37C3DDC3" w:rsidR="00881EAB" w:rsidRDefault="00881EAB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1F584E" w14:textId="7D8B99B3" w:rsidR="00881EAB" w:rsidRDefault="00881EAB" w:rsidP="00B958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45FD24" w14:textId="77777777" w:rsidR="005F5A62" w:rsidRDefault="005F5A62" w:rsidP="005F5A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1495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F94617C" w14:textId="38ECC198" w:rsidR="00881EAB" w:rsidRDefault="005F5A62" w:rsidP="005F5A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7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DCBAF25" w14:textId="3A0B10DC" w:rsidR="005F5A62" w:rsidRDefault="005F5A62" w:rsidP="005F5A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92897C" w14:textId="71B13169" w:rsidR="005F5A62" w:rsidRDefault="005F5A62" w:rsidP="005F5A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C18168" w14:textId="0BA2C7E7" w:rsidR="005F5A62" w:rsidRDefault="005F5A62" w:rsidP="005F5A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 September 2022</w:t>
      </w:r>
    </w:p>
    <w:p w14:paraId="7EDBAF1F" w14:textId="12F97AC3" w:rsidR="005F5A62" w:rsidRDefault="005F5A62" w:rsidP="005F5A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LECHE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fl.1509)</w:t>
      </w:r>
    </w:p>
    <w:p w14:paraId="07E74450" w14:textId="235B3646" w:rsidR="005F5A62" w:rsidRDefault="005F5A62" w:rsidP="005F5A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7D3DE215" w14:textId="4A174AD8" w:rsidR="005F5A62" w:rsidRDefault="005F5A62" w:rsidP="005F5A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9F2D30" w14:textId="479579C8" w:rsidR="005F5A62" w:rsidRDefault="005F5A62" w:rsidP="005F5A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2CE9EA" w14:textId="77777777" w:rsidR="005F5A62" w:rsidRDefault="005F5A62" w:rsidP="005F5A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C6DC47F" w14:textId="7013A026" w:rsidR="005F5A62" w:rsidRDefault="005F5A62" w:rsidP="005F5A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8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BF3D4B4" w14:textId="1433E3D2" w:rsidR="005F5A62" w:rsidRDefault="005F5A62" w:rsidP="005F5A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B7AE61" w14:textId="12A996D5" w:rsidR="005F5A62" w:rsidRDefault="005F5A62" w:rsidP="005F5A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0C29D2" w14:textId="5C19049E" w:rsidR="005F5A62" w:rsidRDefault="005F5A62" w:rsidP="005F5A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2022</w:t>
      </w:r>
    </w:p>
    <w:p w14:paraId="46D30F3E" w14:textId="2499C9E7" w:rsidR="005F5A62" w:rsidRDefault="004C03EA" w:rsidP="005F5A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3AE363BB" w14:textId="2D9DF4BD" w:rsidR="004C03EA" w:rsidRDefault="004C03EA" w:rsidP="005F5A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1FC2C26A" w14:textId="0DA9287D" w:rsidR="004C03EA" w:rsidRDefault="004C03EA" w:rsidP="005F5A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82FDEE" w14:textId="155467FC" w:rsidR="004C03EA" w:rsidRDefault="004C03EA" w:rsidP="005F5A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5DBE35" w14:textId="77777777" w:rsidR="004C03EA" w:rsidRDefault="004C03E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225DDD3" w14:textId="76D5B6E2" w:rsidR="004C03EA" w:rsidRDefault="004C03E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9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FD5F2EF" w14:textId="4DD5BE53" w:rsidR="004C03EA" w:rsidRDefault="004C03E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F3479A" w14:textId="5F0EA36E" w:rsidR="004C03EA" w:rsidRDefault="004C03E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A08D8C" w14:textId="1541C988" w:rsidR="004C03EA" w:rsidRDefault="004C03E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2022</w:t>
      </w:r>
    </w:p>
    <w:p w14:paraId="17DD1BFC" w14:textId="1584372F" w:rsidR="004C03EA" w:rsidRDefault="004C03E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fl.1495)</w:t>
      </w:r>
    </w:p>
    <w:p w14:paraId="26829F41" w14:textId="3D0585AA" w:rsidR="004C03EA" w:rsidRDefault="004C03E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17E5904B" w14:textId="5CDD564D" w:rsidR="004C03EA" w:rsidRDefault="004C03E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44A5A2" w14:textId="0E9313A4" w:rsidR="004C03EA" w:rsidRDefault="004C03E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6BAE01" w14:textId="77777777" w:rsidR="004C03EA" w:rsidRPr="004C03EA" w:rsidRDefault="004C03E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Jul.</w:t>
      </w:r>
      <w:r>
        <w:rPr>
          <w:rFonts w:ascii="Times New Roman" w:hAnsi="Times New Roman" w:cs="Times New Roman"/>
          <w:sz w:val="24"/>
          <w:szCs w:val="24"/>
        </w:rPr>
        <w:tab/>
        <w:t>1495</w:t>
      </w:r>
      <w:r>
        <w:rPr>
          <w:rFonts w:ascii="Times New Roman" w:hAnsi="Times New Roman" w:cs="Times New Roman"/>
          <w:sz w:val="24"/>
          <w:szCs w:val="24"/>
        </w:rPr>
        <w:tab/>
      </w:r>
      <w:r w:rsidRPr="004C03EA">
        <w:rPr>
          <w:rFonts w:ascii="Times New Roman" w:hAnsi="Times New Roman" w:cs="Times New Roman"/>
          <w:sz w:val="24"/>
          <w:szCs w:val="24"/>
        </w:rPr>
        <w:t>He made his Will.</w:t>
      </w:r>
    </w:p>
    <w:p w14:paraId="24FF29EB" w14:textId="77777777" w:rsidR="004C03EA" w:rsidRPr="004C03EA" w:rsidRDefault="004C03E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03EA">
        <w:rPr>
          <w:rFonts w:ascii="Times New Roman" w:hAnsi="Times New Roman" w:cs="Times New Roman"/>
          <w:sz w:val="24"/>
          <w:szCs w:val="24"/>
        </w:rPr>
        <w:tab/>
      </w:r>
      <w:r w:rsidRPr="004C03EA">
        <w:rPr>
          <w:rFonts w:ascii="Times New Roman" w:hAnsi="Times New Roman" w:cs="Times New Roman"/>
          <w:sz w:val="24"/>
          <w:szCs w:val="24"/>
        </w:rPr>
        <w:tab/>
        <w:t>(https://www.kentarchaeology.org.uk/Research/Libr/Wills/NameOrder/C.htm)</w:t>
      </w:r>
    </w:p>
    <w:p w14:paraId="6BF7CFC5" w14:textId="77777777" w:rsidR="004C03EA" w:rsidRPr="004C03EA" w:rsidRDefault="004C03E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EAA9A3" w14:textId="77777777" w:rsidR="004C03EA" w:rsidRPr="004C03EA" w:rsidRDefault="004C03E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CAB106" w14:textId="77777777" w:rsidR="004C03EA" w:rsidRDefault="004C03E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03EA">
        <w:rPr>
          <w:rFonts w:ascii="Times New Roman" w:hAnsi="Times New Roman" w:cs="Times New Roman"/>
          <w:sz w:val="24"/>
          <w:szCs w:val="24"/>
        </w:rPr>
        <w:t>13 September 202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1559B885" w14:textId="77777777" w:rsidR="004C03EA" w:rsidRDefault="004C03E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at LEE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fl.1502)</w:t>
      </w:r>
    </w:p>
    <w:p w14:paraId="52CEA9E5" w14:textId="77777777" w:rsidR="004C03EA" w:rsidRDefault="004C03E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Yalding, Kent.</w:t>
      </w:r>
    </w:p>
    <w:p w14:paraId="29D0F21F" w14:textId="77777777" w:rsidR="004C03EA" w:rsidRDefault="004C03E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B03F9C" w14:textId="77777777" w:rsidR="004C03EA" w:rsidRDefault="004C03E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5896C9" w14:textId="77777777" w:rsidR="00980DD1" w:rsidRDefault="004C03EA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1502</w:t>
      </w:r>
      <w:r>
        <w:rPr>
          <w:rFonts w:ascii="Times New Roman" w:hAnsi="Times New Roman" w:cs="Times New Roman"/>
          <w:sz w:val="24"/>
          <w:szCs w:val="24"/>
        </w:rPr>
        <w:tab/>
      </w:r>
      <w:r w:rsidR="00980DD1">
        <w:rPr>
          <w:rFonts w:ascii="Times New Roman" w:hAnsi="Times New Roman" w:cs="Times New Roman"/>
          <w:sz w:val="24"/>
          <w:szCs w:val="24"/>
        </w:rPr>
        <w:t>He made his Will.</w:t>
      </w:r>
    </w:p>
    <w:p w14:paraId="519D6E04" w14:textId="77777777" w:rsidR="00980DD1" w:rsidRDefault="00980DD1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50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F9276DB" w14:textId="77777777" w:rsidR="00980DD1" w:rsidRDefault="00980DD1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E67C82" w14:textId="77777777" w:rsidR="00980DD1" w:rsidRDefault="00980DD1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4375F9" w14:textId="77777777" w:rsidR="00980DD1" w:rsidRDefault="00980DD1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2022</w:t>
      </w:r>
    </w:p>
    <w:p w14:paraId="44FF93BE" w14:textId="77777777" w:rsidR="00980DD1" w:rsidRDefault="00980DD1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LEEK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fl.1464)</w:t>
      </w:r>
    </w:p>
    <w:p w14:paraId="2E12FC1F" w14:textId="77777777" w:rsidR="00980DD1" w:rsidRDefault="00980DD1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Strood, Kent.</w:t>
      </w:r>
    </w:p>
    <w:p w14:paraId="3D17632E" w14:textId="77777777" w:rsidR="00980DD1" w:rsidRDefault="00980DD1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071EA0" w14:textId="77777777" w:rsidR="00980DD1" w:rsidRDefault="00980DD1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22EEB1" w14:textId="77777777" w:rsidR="00980DD1" w:rsidRDefault="00980DD1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E2BE75F" w14:textId="77777777" w:rsidR="00980DD1" w:rsidRDefault="00980DD1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51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5581701" w14:textId="77777777" w:rsidR="00980DD1" w:rsidRDefault="00980DD1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7765FE" w14:textId="77777777" w:rsidR="00980DD1" w:rsidRDefault="00980DD1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909904" w14:textId="77777777" w:rsidR="00980DD1" w:rsidRDefault="00980DD1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2022</w:t>
      </w:r>
    </w:p>
    <w:p w14:paraId="4D66922A" w14:textId="77777777" w:rsidR="00980DD1" w:rsidRDefault="00980DD1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Dionysia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LEESE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69BCB6DB" w14:textId="77777777" w:rsidR="00980DD1" w:rsidRDefault="00980DD1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Sheldwich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7E26E95" w14:textId="77777777" w:rsidR="00980DD1" w:rsidRDefault="00980DD1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9CE7A4" w14:textId="77777777" w:rsidR="00980DD1" w:rsidRDefault="00980DD1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A718EB" w14:textId="689106FB" w:rsidR="00980DD1" w:rsidRDefault="00980DD1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1404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5E7395CF" w14:textId="77777777" w:rsidR="00980DD1" w:rsidRDefault="00980DD1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52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3471283" w14:textId="77777777" w:rsidR="00980DD1" w:rsidRDefault="00980DD1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9DE164" w14:textId="77777777" w:rsidR="00980DD1" w:rsidRDefault="00980DD1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DC7CD7" w14:textId="1EC5C29F" w:rsidR="00980DD1" w:rsidRDefault="00980DD1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2022</w:t>
      </w:r>
    </w:p>
    <w:p w14:paraId="23C815C5" w14:textId="6C5A3771" w:rsidR="00980DD1" w:rsidRDefault="00980DD1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LEMYNG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fl.1470)</w:t>
      </w:r>
    </w:p>
    <w:p w14:paraId="5C0DDBCA" w14:textId="2E1589F8" w:rsidR="00980DD1" w:rsidRDefault="00980DD1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Gravesend, Kent.</w:t>
      </w:r>
    </w:p>
    <w:p w14:paraId="0B5AB8AD" w14:textId="326B8690" w:rsidR="00980DD1" w:rsidRDefault="00980DD1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160140" w14:textId="013AE446" w:rsidR="00980DD1" w:rsidRDefault="00980DD1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82BC7B" w14:textId="77777777" w:rsidR="0085136A" w:rsidRDefault="00980DD1" w:rsidP="00851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1470</w:t>
      </w:r>
      <w:r>
        <w:rPr>
          <w:rFonts w:ascii="Times New Roman" w:hAnsi="Times New Roman" w:cs="Times New Roman"/>
          <w:sz w:val="24"/>
          <w:szCs w:val="24"/>
        </w:rPr>
        <w:tab/>
      </w:r>
      <w:r w:rsidR="0085136A">
        <w:rPr>
          <w:rFonts w:ascii="Times New Roman" w:hAnsi="Times New Roman" w:cs="Times New Roman"/>
          <w:sz w:val="24"/>
          <w:szCs w:val="24"/>
        </w:rPr>
        <w:t>He made his Will.</w:t>
      </w:r>
    </w:p>
    <w:p w14:paraId="3D855CB4" w14:textId="77777777" w:rsidR="0085136A" w:rsidRDefault="0085136A" w:rsidP="00851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53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0422AB3" w14:textId="77777777" w:rsidR="0085136A" w:rsidRDefault="0085136A" w:rsidP="008513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6CEF8A" w14:textId="77777777" w:rsidR="0085136A" w:rsidRDefault="0085136A" w:rsidP="008513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2E6B27" w14:textId="77777777" w:rsidR="0085136A" w:rsidRDefault="0085136A" w:rsidP="00851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2022</w:t>
      </w:r>
    </w:p>
    <w:p w14:paraId="4B53F3BF" w14:textId="4581EA6E" w:rsidR="00980DD1" w:rsidRDefault="00DD1E82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LEMYNG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fl.1470)</w:t>
      </w:r>
    </w:p>
    <w:p w14:paraId="240B4A17" w14:textId="3B395267" w:rsidR="00DD1E82" w:rsidRDefault="00DD1E82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Lesnes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11B0D7D" w14:textId="25E1469C" w:rsidR="00DD1E82" w:rsidRDefault="00DD1E82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5E8C1D" w14:textId="1C320C47" w:rsidR="00DD1E82" w:rsidRDefault="00DD1E82" w:rsidP="00980D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724EE0" w14:textId="77777777" w:rsidR="00DD1E82" w:rsidRDefault="00DD1E82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148DA77" w14:textId="77777777" w:rsidR="00DD1E82" w:rsidRDefault="00DD1E82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54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2F1E112" w14:textId="77777777" w:rsidR="00DD1E82" w:rsidRDefault="00DD1E82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544136" w14:textId="77777777" w:rsidR="00DD1E82" w:rsidRDefault="00DD1E82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568E02" w14:textId="14F4E6CB" w:rsidR="00DD1E82" w:rsidRDefault="00DD1E82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September 2022</w:t>
      </w:r>
    </w:p>
    <w:p w14:paraId="1246C580" w14:textId="11351B7B" w:rsidR="00DD1E82" w:rsidRDefault="00DD1E82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LEMYNG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fl.1470)</w:t>
      </w:r>
    </w:p>
    <w:p w14:paraId="3D6C0743" w14:textId="46D58842" w:rsidR="00DD1E82" w:rsidRDefault="00DD1E82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Plumstead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08D928AB" w14:textId="0DF9CFB0" w:rsidR="00DD1E82" w:rsidRDefault="00DD1E82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A142D1" w14:textId="1C8D2864" w:rsidR="00DD1E82" w:rsidRDefault="00DD1E82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049326" w14:textId="77777777" w:rsidR="0095374D" w:rsidRDefault="00DD1E82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1470</w:t>
      </w:r>
      <w:r>
        <w:rPr>
          <w:rFonts w:ascii="Times New Roman" w:hAnsi="Times New Roman" w:cs="Times New Roman"/>
          <w:sz w:val="24"/>
          <w:szCs w:val="24"/>
        </w:rPr>
        <w:tab/>
      </w:r>
      <w:r w:rsidR="0095374D">
        <w:rPr>
          <w:rFonts w:ascii="Times New Roman" w:hAnsi="Times New Roman" w:cs="Times New Roman"/>
          <w:sz w:val="24"/>
          <w:szCs w:val="24"/>
        </w:rPr>
        <w:t>He made his Will.</w:t>
      </w:r>
    </w:p>
    <w:p w14:paraId="0A8DE563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55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0A5AC82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D7AAC6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BF6CEF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September 2022</w:t>
      </w:r>
    </w:p>
    <w:p w14:paraId="6E533D59" w14:textId="2F5F019C" w:rsidR="00DD1E82" w:rsidRDefault="0095374D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Martin LERCHEDEKEN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fl.1430)</w:t>
      </w:r>
    </w:p>
    <w:p w14:paraId="6ACD902A" w14:textId="64CBD19A" w:rsidR="0095374D" w:rsidRDefault="0095374D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Ham, Kent.</w:t>
      </w:r>
    </w:p>
    <w:p w14:paraId="7A34F65B" w14:textId="5CDBF319" w:rsidR="0095374D" w:rsidRDefault="0095374D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09F19A" w14:textId="018693E4" w:rsidR="0095374D" w:rsidRDefault="0095374D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767ADE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9543599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56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E98EE3B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F82F23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354C85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September 2022</w:t>
      </w:r>
    </w:p>
    <w:p w14:paraId="22E43785" w14:textId="5A1749CB" w:rsidR="0095374D" w:rsidRDefault="0095374D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Alan LEVERTON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fl.1429)</w:t>
      </w:r>
    </w:p>
    <w:p w14:paraId="4A76D048" w14:textId="6275F938" w:rsidR="0095374D" w:rsidRDefault="0095374D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Harrietsham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2E6C577" w14:textId="4A324431" w:rsidR="0095374D" w:rsidRDefault="0095374D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6EDD1A" w14:textId="0924E4FF" w:rsidR="0095374D" w:rsidRDefault="0095374D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CE874C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829582F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57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528DA4A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4B3335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F8486E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September 2022</w:t>
      </w:r>
    </w:p>
    <w:p w14:paraId="6771C71A" w14:textId="11793150" w:rsidR="0095374D" w:rsidRDefault="0095374D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LEYCESTRE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14:paraId="71658ADF" w14:textId="482D00A7" w:rsidR="0095374D" w:rsidRDefault="0095374D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017EE47B" w14:textId="7C10060A" w:rsidR="0095374D" w:rsidRDefault="0095374D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C4B927" w14:textId="4EFFD46D" w:rsidR="0095374D" w:rsidRDefault="0095374D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981ED1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5E33AC1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58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951B749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F135B2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A5E71F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September 2022</w:t>
      </w:r>
    </w:p>
    <w:p w14:paraId="47852979" w14:textId="4597E10C" w:rsidR="0095374D" w:rsidRDefault="0095374D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LEYCETYRE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14:paraId="6EA170C2" w14:textId="1D35F663" w:rsidR="0095374D" w:rsidRDefault="0095374D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A39E9EA" w14:textId="5ACF8774" w:rsidR="0095374D" w:rsidRDefault="0095374D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8C57FD" w14:textId="31185F80" w:rsidR="0095374D" w:rsidRDefault="0095374D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69CE5B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Apr.1451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71E5A8B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59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2844609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7FA24F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827EC7" w14:textId="77777777" w:rsidR="0095374D" w:rsidRDefault="0095374D" w:rsidP="00953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September 2022</w:t>
      </w:r>
    </w:p>
    <w:p w14:paraId="16CAA8F8" w14:textId="5326A50A" w:rsidR="004D4F58" w:rsidRDefault="004D4F58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Symonde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LINCHE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fl.1500)</w:t>
      </w:r>
    </w:p>
    <w:p w14:paraId="0C964CDF" w14:textId="5FA2BC9C" w:rsidR="004D4F58" w:rsidRDefault="004D4F58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Cranbrook, Kent.</w:t>
      </w:r>
    </w:p>
    <w:p w14:paraId="012A90A1" w14:textId="58FB2FCD" w:rsidR="004D4F58" w:rsidRDefault="004D4F58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65B7F9" w14:textId="544F8AFF" w:rsidR="004D4F58" w:rsidRDefault="004D4F58" w:rsidP="00DD1E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B7D60B" w14:textId="493A7EA9" w:rsidR="004D4F58" w:rsidRDefault="004D4F58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Mar.1500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E9B2E79" w14:textId="77777777" w:rsidR="004D4F58" w:rsidRDefault="004D4F58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0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252C6EE" w14:textId="77777777" w:rsidR="004D4F58" w:rsidRDefault="004D4F58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A64C50" w14:textId="77777777" w:rsidR="004D4F58" w:rsidRDefault="004D4F58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CA6737" w14:textId="6419F7F4" w:rsidR="004D4F58" w:rsidRDefault="004D4F58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September 2022</w:t>
      </w:r>
    </w:p>
    <w:p w14:paraId="534A2E52" w14:textId="683B5C9A" w:rsidR="004D4F58" w:rsidRDefault="004D4F58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LOK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fl.1472)</w:t>
      </w:r>
    </w:p>
    <w:p w14:paraId="485C5DE8" w14:textId="63455070" w:rsidR="004D4F58" w:rsidRDefault="006376F2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Hoo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752BB60C" w14:textId="28F3D0A3" w:rsidR="006376F2" w:rsidRDefault="006376F2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97D4CF" w14:textId="57CBC9A3" w:rsidR="006376F2" w:rsidRDefault="006376F2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4AB041" w14:textId="77777777" w:rsidR="006376F2" w:rsidRDefault="006376F2" w:rsidP="006376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2585B65" w14:textId="77777777" w:rsidR="006376F2" w:rsidRDefault="006376F2" w:rsidP="006376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1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2B70ADA" w14:textId="77777777" w:rsidR="006376F2" w:rsidRDefault="006376F2" w:rsidP="006376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28533D" w14:textId="77777777" w:rsidR="006376F2" w:rsidRDefault="006376F2" w:rsidP="006376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0E49B6" w14:textId="77777777" w:rsidR="006376F2" w:rsidRDefault="006376F2" w:rsidP="006376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September 2022</w:t>
      </w:r>
    </w:p>
    <w:p w14:paraId="40035425" w14:textId="5F153D2C" w:rsidR="006376F2" w:rsidRDefault="006376F2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LONDON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fl.1494)</w:t>
      </w:r>
    </w:p>
    <w:p w14:paraId="4CD8B426" w14:textId="5A86E14B" w:rsidR="006376F2" w:rsidRDefault="006376F2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Godmersham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037DD43E" w14:textId="0D43EFCC" w:rsidR="006376F2" w:rsidRDefault="006376F2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530B1A" w14:textId="46DD9B71" w:rsidR="006376F2" w:rsidRDefault="006376F2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930FC3" w14:textId="77777777" w:rsidR="006376F2" w:rsidRDefault="006376F2" w:rsidP="006376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7D08CA5" w14:textId="77777777" w:rsidR="006376F2" w:rsidRDefault="006376F2" w:rsidP="006376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2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6B089DC" w14:textId="77777777" w:rsidR="006376F2" w:rsidRDefault="006376F2" w:rsidP="006376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A57067" w14:textId="77777777" w:rsidR="006376F2" w:rsidRDefault="006376F2" w:rsidP="006376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D5CABB" w14:textId="77777777" w:rsidR="006376F2" w:rsidRDefault="006376F2" w:rsidP="006376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September 2022</w:t>
      </w:r>
    </w:p>
    <w:p w14:paraId="3EA12455" w14:textId="6FD4244E" w:rsidR="006376F2" w:rsidRDefault="006376F2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LONDON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fl.1494)</w:t>
      </w:r>
    </w:p>
    <w:p w14:paraId="3881ABD0" w14:textId="610721D2" w:rsidR="006376F2" w:rsidRDefault="006376F2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Gravesend, Kent.</w:t>
      </w:r>
    </w:p>
    <w:p w14:paraId="69A9592B" w14:textId="20CEA555" w:rsidR="006376F2" w:rsidRDefault="006376F2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A97822" w14:textId="2A728A6B" w:rsidR="006376F2" w:rsidRDefault="006376F2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CCB6A3" w14:textId="77777777" w:rsidR="006376F2" w:rsidRDefault="006376F2" w:rsidP="006376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3874C07" w14:textId="77777777" w:rsidR="006376F2" w:rsidRDefault="006376F2" w:rsidP="006376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3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87C9275" w14:textId="77777777" w:rsidR="006376F2" w:rsidRDefault="006376F2" w:rsidP="006376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0B4F7F" w14:textId="77777777" w:rsidR="006376F2" w:rsidRDefault="006376F2" w:rsidP="006376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F58F6F" w14:textId="77777777" w:rsidR="006376F2" w:rsidRDefault="006376F2" w:rsidP="006376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September 2022</w:t>
      </w:r>
    </w:p>
    <w:p w14:paraId="0734EB17" w14:textId="49A08401" w:rsidR="006376F2" w:rsidRDefault="00645697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Alys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LONDON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fl.1506)</w:t>
      </w:r>
    </w:p>
    <w:p w14:paraId="2DF4EB70" w14:textId="15488C63" w:rsidR="00645697" w:rsidRDefault="00645697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Frindesbury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1B3E7747" w14:textId="467292F1" w:rsidR="00645697" w:rsidRDefault="00645697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7C1193" w14:textId="16BB0F12" w:rsidR="00645697" w:rsidRDefault="00645697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855314" w14:textId="6CEFFCA2" w:rsidR="00645697" w:rsidRDefault="00645697" w:rsidP="006456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1506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7ED13261" w14:textId="77777777" w:rsidR="00645697" w:rsidRDefault="00645697" w:rsidP="006456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4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A86A6DA" w14:textId="77777777" w:rsidR="00645697" w:rsidRDefault="00645697" w:rsidP="006456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BBDD86" w14:textId="77777777" w:rsidR="00645697" w:rsidRDefault="00645697" w:rsidP="006456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2E3FD5" w14:textId="77777777" w:rsidR="00645697" w:rsidRDefault="00645697" w:rsidP="006456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September 2022</w:t>
      </w:r>
    </w:p>
    <w:p w14:paraId="213DD0C6" w14:textId="0EC2E6A7" w:rsidR="00645697" w:rsidRDefault="003362CB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Alys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LONDON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fl.1506)</w:t>
      </w:r>
    </w:p>
    <w:p w14:paraId="661755C7" w14:textId="2E7FCD13" w:rsidR="003362CB" w:rsidRDefault="003362CB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Strood, Kent.</w:t>
      </w:r>
    </w:p>
    <w:p w14:paraId="77EB1017" w14:textId="0FD5396B" w:rsidR="003362CB" w:rsidRDefault="003362CB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08897A" w14:textId="1C8ECB5D" w:rsidR="003362CB" w:rsidRDefault="003362CB" w:rsidP="004D4F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2A8013" w14:textId="77777777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1506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668037E9" w14:textId="77777777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5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FEDCBC5" w14:textId="77777777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AF3482" w14:textId="77777777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7E474E" w14:textId="0D2EF8EA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September 2022</w:t>
      </w:r>
    </w:p>
    <w:p w14:paraId="5E0FE2A0" w14:textId="56098907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Adam LONDON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fl.1507)</w:t>
      </w:r>
    </w:p>
    <w:p w14:paraId="306ED74B" w14:textId="02A516EA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Strood, Kent.</w:t>
      </w:r>
    </w:p>
    <w:p w14:paraId="126CB646" w14:textId="6F9955CC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7D770E" w14:textId="304D4F58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D00644" w14:textId="48849057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F8D4F9E" w14:textId="77777777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6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B345669" w14:textId="77777777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E3D735" w14:textId="77777777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C3D6A9" w14:textId="20A23971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September 2022</w:t>
      </w:r>
    </w:p>
    <w:p w14:paraId="0A8263BE" w14:textId="49B750FC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Katherine LONG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fl.1474)</w:t>
      </w:r>
    </w:p>
    <w:p w14:paraId="18AAC298" w14:textId="637CA7FF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Canterbury.</w:t>
      </w:r>
    </w:p>
    <w:p w14:paraId="4045D6AD" w14:textId="52497A0C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DBF7F9" w14:textId="7CC4EE95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EBE876" w14:textId="77777777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1474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3641CF95" w14:textId="77777777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7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5C5635E" w14:textId="77777777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81D7A0" w14:textId="77777777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3A0419" w14:textId="77777777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September 2022</w:t>
      </w:r>
    </w:p>
    <w:p w14:paraId="2A01D63F" w14:textId="128668B5" w:rsidR="003362CB" w:rsidRDefault="003362CB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LONGEHERST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E187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E1878">
        <w:rPr>
          <w:rFonts w:ascii="Times New Roman" w:hAnsi="Times New Roman" w:cs="Times New Roman"/>
          <w:sz w:val="24"/>
          <w:szCs w:val="24"/>
        </w:rPr>
        <w:t>fl.1505)</w:t>
      </w:r>
    </w:p>
    <w:p w14:paraId="496B9709" w14:textId="72A7F327" w:rsidR="00EE1878" w:rsidRDefault="00EE1878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Hawkhurst, Kent.</w:t>
      </w:r>
    </w:p>
    <w:p w14:paraId="30280718" w14:textId="0AA4FB2A" w:rsidR="00EE1878" w:rsidRDefault="00EE1878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442CC2" w14:textId="3075F8A7" w:rsidR="00EE1878" w:rsidRDefault="00EE1878" w:rsidP="003362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742B46" w14:textId="00EF52EF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May1505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AACE005" w14:textId="7777777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8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51ACD25" w14:textId="7777777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3D0086" w14:textId="7777777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49E6B9" w14:textId="784D39B1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September 2022</w:t>
      </w:r>
    </w:p>
    <w:p w14:paraId="45AB3536" w14:textId="530222D9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Christopher LOOGH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fl.1498)</w:t>
      </w:r>
    </w:p>
    <w:p w14:paraId="13FFB8AD" w14:textId="545C7028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4787EB" w14:textId="483636F6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328836" w14:textId="7777777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7A050C3" w14:textId="7777777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9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C473E2D" w14:textId="7777777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292F92" w14:textId="7777777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12CB1B" w14:textId="7777777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September 2022</w:t>
      </w:r>
    </w:p>
    <w:p w14:paraId="62E7471E" w14:textId="0D2F73CF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LOTE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07A976D" w14:textId="7408071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Newington, Kent.</w:t>
      </w:r>
    </w:p>
    <w:p w14:paraId="7304EBDF" w14:textId="1ED9C738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BC76E7" w14:textId="102A414E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547C46" w14:textId="7777777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A3050C2" w14:textId="7777777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0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A971FAF" w14:textId="7777777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A74423" w14:textId="7777777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ED91BC" w14:textId="7777777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September 2022</w:t>
      </w:r>
    </w:p>
    <w:p w14:paraId="40180874" w14:textId="6418B96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LOTE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fl.1487)</w:t>
      </w:r>
    </w:p>
    <w:p w14:paraId="238D93EA" w14:textId="559C7EB3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Leigh, Kent.</w:t>
      </w:r>
    </w:p>
    <w:p w14:paraId="6FB58944" w14:textId="225FF9A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F95090" w14:textId="3594766F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53F7AB" w14:textId="7777777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05120F4" w14:textId="7777777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1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36A1591" w14:textId="7777777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CA4F38" w14:textId="7777777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4DCE45" w14:textId="77777777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September 2022</w:t>
      </w:r>
    </w:p>
    <w:p w14:paraId="1B905D2A" w14:textId="51E5F47D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LOVE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7DE14D67" w14:textId="1E426066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7378E239" w14:textId="7F8B953F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E98B7F" w14:textId="2299597C" w:rsidR="00EE1878" w:rsidRDefault="00EE1878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CC9C69" w14:textId="77777777" w:rsidR="00FB3B27" w:rsidRDefault="00EE1878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</w:r>
      <w:r w:rsidR="00FB3B27">
        <w:rPr>
          <w:rFonts w:ascii="Times New Roman" w:hAnsi="Times New Roman" w:cs="Times New Roman"/>
          <w:sz w:val="24"/>
          <w:szCs w:val="24"/>
        </w:rPr>
        <w:t>He made his Will.</w:t>
      </w:r>
    </w:p>
    <w:p w14:paraId="38992C41" w14:textId="77777777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2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74397B9" w14:textId="77777777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207371" w14:textId="77777777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F98AB9" w14:textId="77777777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September 2022</w:t>
      </w:r>
    </w:p>
    <w:p w14:paraId="700AB56C" w14:textId="14CB9E41" w:rsidR="00EE1878" w:rsidRDefault="00FB3B27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LOVE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fl.1493)</w:t>
      </w:r>
    </w:p>
    <w:p w14:paraId="6282E58C" w14:textId="3476BA1F" w:rsidR="00FB3B27" w:rsidRDefault="00FB3B27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Goudhurst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49CF10CD" w14:textId="27C464A3" w:rsidR="00FB3B27" w:rsidRDefault="00FB3B27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5584BA" w14:textId="4FD1A04C" w:rsidR="00FB3B27" w:rsidRDefault="00FB3B27" w:rsidP="00EE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3954EA" w14:textId="2CE20A87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Dec.1493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67B719F" w14:textId="77777777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3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8C2A7B8" w14:textId="77777777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A91834" w14:textId="77777777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128557" w14:textId="76BAAB44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September 2022</w:t>
      </w:r>
    </w:p>
    <w:p w14:paraId="724941D1" w14:textId="78371D00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LOVECOK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fl.1462)</w:t>
      </w:r>
    </w:p>
    <w:p w14:paraId="756090D8" w14:textId="167DEC30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77DA9D8A" w14:textId="18DAA881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7F0999" w14:textId="7F9FF6EA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A52AA3" w14:textId="77777777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May1462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661677D" w14:textId="77777777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4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1CBE9B2" w14:textId="77777777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D12FD9" w14:textId="77777777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257E0A" w14:textId="77777777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September 2022</w:t>
      </w:r>
    </w:p>
    <w:p w14:paraId="36D06206" w14:textId="0642BA25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LOVECOK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fl.1497)</w:t>
      </w:r>
    </w:p>
    <w:p w14:paraId="48EBE1A0" w14:textId="5E7BAC2E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498936A7" w14:textId="30028B9F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B31C44" w14:textId="2E503DD0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DE8369" w14:textId="77777777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Nov.1497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46430BC" w14:textId="77777777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5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2AE4AC1" w14:textId="77777777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769944" w14:textId="77777777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E2A6A9" w14:textId="77777777" w:rsidR="00FB3B27" w:rsidRDefault="00FB3B27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September 2022</w:t>
      </w:r>
    </w:p>
    <w:p w14:paraId="5760179F" w14:textId="55664C74" w:rsidR="00FB3B27" w:rsidRDefault="00BF231C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LOVELAS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fl.1466)</w:t>
      </w:r>
    </w:p>
    <w:p w14:paraId="508FD236" w14:textId="65E8CF4A" w:rsidR="00BF231C" w:rsidRDefault="00BF231C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Sittingbourne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F653269" w14:textId="584BA888" w:rsidR="00BF231C" w:rsidRDefault="00BF231C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8D40B2" w14:textId="6AF7DDF4" w:rsidR="00BF231C" w:rsidRDefault="00BF231C" w:rsidP="00FB3B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D97A54" w14:textId="77777777" w:rsidR="00BF231C" w:rsidRDefault="00BF231C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C36AD26" w14:textId="77777777" w:rsidR="00BF231C" w:rsidRDefault="00BF231C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6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89D7355" w14:textId="77777777" w:rsidR="00BF231C" w:rsidRDefault="00BF231C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5E4645" w14:textId="77777777" w:rsidR="00BF231C" w:rsidRDefault="00BF231C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0ACC0E" w14:textId="005D64A3" w:rsidR="00BF231C" w:rsidRDefault="00B9625A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F231C">
        <w:rPr>
          <w:rFonts w:ascii="Times New Roman" w:hAnsi="Times New Roman" w:cs="Times New Roman"/>
          <w:sz w:val="24"/>
          <w:szCs w:val="24"/>
        </w:rPr>
        <w:t xml:space="preserve"> September 2022</w:t>
      </w:r>
    </w:p>
    <w:p w14:paraId="19EA77D7" w14:textId="6B58D691" w:rsidR="00B9625A" w:rsidRDefault="00B9625A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LOVELES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fl.1473)</w:t>
      </w:r>
    </w:p>
    <w:p w14:paraId="4A2C6D1D" w14:textId="5F75B90C" w:rsidR="00B9625A" w:rsidRDefault="00B9625A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Sttingbourne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4248F5CC" w14:textId="040A774B" w:rsidR="00B9625A" w:rsidRDefault="00B9625A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8F261B" w14:textId="2EB59394" w:rsidR="00B9625A" w:rsidRDefault="00B9625A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7E41AF" w14:textId="77777777" w:rsidR="00B9625A" w:rsidRDefault="00B9625A" w:rsidP="00B962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5AA912C" w14:textId="77777777" w:rsidR="00B9625A" w:rsidRDefault="00B9625A" w:rsidP="00B962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7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B90059B" w14:textId="77777777" w:rsidR="00B9625A" w:rsidRDefault="00B9625A" w:rsidP="00B962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3411D7" w14:textId="77777777" w:rsidR="00B9625A" w:rsidRDefault="00B9625A" w:rsidP="00B962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9D575E" w14:textId="77777777" w:rsidR="00B9625A" w:rsidRDefault="00B9625A" w:rsidP="00B962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September 2022</w:t>
      </w:r>
    </w:p>
    <w:p w14:paraId="06EB7055" w14:textId="443C7B81" w:rsidR="00B9625A" w:rsidRDefault="00B9625A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LOVELICH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fl.1438)</w:t>
      </w:r>
    </w:p>
    <w:p w14:paraId="5F5AED23" w14:textId="1190F4A3" w:rsidR="00B9625A" w:rsidRDefault="00B9625A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Wingham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0105CEF6" w14:textId="56E15A41" w:rsidR="00B9625A" w:rsidRDefault="00B9625A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5053DF" w14:textId="0AAE524E" w:rsidR="00B9625A" w:rsidRDefault="00B9625A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C86F77" w14:textId="77777777" w:rsidR="00B9625A" w:rsidRDefault="00B9625A" w:rsidP="00B962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1691002" w14:textId="77777777" w:rsidR="00B9625A" w:rsidRDefault="00B9625A" w:rsidP="00B962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8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697E627" w14:textId="77777777" w:rsidR="00B9625A" w:rsidRDefault="00B9625A" w:rsidP="00B962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6566AC" w14:textId="77777777" w:rsidR="00B9625A" w:rsidRDefault="00B9625A" w:rsidP="00B962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209BBE" w14:textId="77777777" w:rsidR="00B9625A" w:rsidRDefault="00B9625A" w:rsidP="00B962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September 2022</w:t>
      </w:r>
    </w:p>
    <w:p w14:paraId="5C9827F7" w14:textId="57112566" w:rsidR="00B9625A" w:rsidRDefault="00B9625A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LOVELL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fl.1508)</w:t>
      </w:r>
    </w:p>
    <w:p w14:paraId="47D48B47" w14:textId="10EF676A" w:rsidR="00B9625A" w:rsidRDefault="007D5DAE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Lamberhurst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4B5EFD03" w14:textId="161D3C13" w:rsidR="007D5DAE" w:rsidRDefault="007D5DAE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967286" w14:textId="78B485C6" w:rsidR="007D5DAE" w:rsidRDefault="007D5DAE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02933D" w14:textId="77777777" w:rsidR="007D5DAE" w:rsidRDefault="007D5DAE" w:rsidP="007D5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5D75EDC" w14:textId="77777777" w:rsidR="007D5DAE" w:rsidRDefault="007D5DAE" w:rsidP="007D5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9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25ECD47" w14:textId="77777777" w:rsidR="007D5DAE" w:rsidRDefault="007D5DAE" w:rsidP="007D5D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F5EED6" w14:textId="77777777" w:rsidR="007D5DAE" w:rsidRDefault="007D5DAE" w:rsidP="007D5D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D883F9" w14:textId="77777777" w:rsidR="007D5DAE" w:rsidRDefault="007D5DAE" w:rsidP="007D5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September 2022</w:t>
      </w:r>
    </w:p>
    <w:p w14:paraId="407CE9F3" w14:textId="4B58169E" w:rsidR="007D5DAE" w:rsidRDefault="007D5DAE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LOXLEY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0D6899C5" w14:textId="27CF75CC" w:rsidR="007D5DAE" w:rsidRDefault="007D5DAE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West </w:t>
      </w:r>
      <w:proofErr w:type="spellStart"/>
      <w:r>
        <w:rPr>
          <w:rFonts w:ascii="Times New Roman" w:hAnsi="Times New Roman" w:cs="Times New Roman"/>
          <w:sz w:val="24"/>
          <w:szCs w:val="24"/>
        </w:rPr>
        <w:t>Malling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5CE6E2AF" w14:textId="209329AB" w:rsidR="007D5DAE" w:rsidRDefault="007D5DAE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B253A5" w14:textId="7C3FC890" w:rsidR="007D5DAE" w:rsidRDefault="007D5DAE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7335ED" w14:textId="77777777" w:rsidR="007D5DAE" w:rsidRDefault="007D5DAE" w:rsidP="007D5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FE8895C" w14:textId="77777777" w:rsidR="007D5DAE" w:rsidRDefault="007D5DAE" w:rsidP="007D5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80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6EA541C" w14:textId="77777777" w:rsidR="007D5DAE" w:rsidRDefault="007D5DAE" w:rsidP="007D5D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A966CC" w14:textId="77777777" w:rsidR="007D5DAE" w:rsidRDefault="007D5DAE" w:rsidP="007D5D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D99BE5" w14:textId="77777777" w:rsidR="007D5DAE" w:rsidRDefault="007D5DAE" w:rsidP="007D5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September 2022</w:t>
      </w:r>
    </w:p>
    <w:p w14:paraId="35FE4488" w14:textId="2A0C809F" w:rsidR="007D5DAE" w:rsidRDefault="007D5DAE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Christopher LOYGH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fl.1498)</w:t>
      </w:r>
    </w:p>
    <w:p w14:paraId="3CAF267C" w14:textId="354C5129" w:rsidR="007D5DAE" w:rsidRDefault="007D5DAE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Great Chart, Kent.</w:t>
      </w:r>
    </w:p>
    <w:p w14:paraId="4BD266CA" w14:textId="61BE2581" w:rsidR="007D5DAE" w:rsidRDefault="007D5DAE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B1A2B3" w14:textId="77BB88E3" w:rsidR="007D5DAE" w:rsidRDefault="007D5DAE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947E53" w14:textId="77777777" w:rsidR="007D5DAE" w:rsidRDefault="007D5DAE" w:rsidP="007D5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Jun.1498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1BEF983" w14:textId="77777777" w:rsidR="007D5DAE" w:rsidRDefault="007D5DAE" w:rsidP="007D5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81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676FBBE" w14:textId="77777777" w:rsidR="007D5DAE" w:rsidRDefault="007D5DAE" w:rsidP="007D5D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A48A41" w14:textId="77777777" w:rsidR="007D5DAE" w:rsidRDefault="007D5DAE" w:rsidP="007D5D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58BE7A" w14:textId="77777777" w:rsidR="007D5DAE" w:rsidRDefault="007D5DAE" w:rsidP="007D5D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September 2022</w:t>
      </w:r>
    </w:p>
    <w:p w14:paraId="707F60D3" w14:textId="17E6CE43" w:rsidR="007D5DAE" w:rsidRDefault="00F33790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LUCAS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fl.1489)</w:t>
      </w:r>
    </w:p>
    <w:p w14:paraId="0C83A31B" w14:textId="4E030861" w:rsidR="00F33790" w:rsidRDefault="00F33790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65655CAF" w14:textId="7CA1918B" w:rsidR="00F33790" w:rsidRDefault="00F33790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5977E2" w14:textId="4C58F2A4" w:rsidR="00F33790" w:rsidRDefault="00F33790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7BEBE1" w14:textId="77777777" w:rsidR="00F33790" w:rsidRDefault="00F33790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Jul.</w:t>
      </w: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C14EE08" w14:textId="77777777" w:rsidR="00F33790" w:rsidRDefault="00F33790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82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9FC8AD6" w14:textId="77777777" w:rsidR="00F33790" w:rsidRDefault="00F33790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671D17" w14:textId="77777777" w:rsidR="00F33790" w:rsidRDefault="00F33790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D3E408" w14:textId="77777777" w:rsidR="00F33790" w:rsidRDefault="00F33790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September 2022</w:t>
      </w:r>
    </w:p>
    <w:p w14:paraId="0B6159BE" w14:textId="5FF75B66" w:rsidR="00F33790" w:rsidRDefault="00F33790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LUCAS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fl.1489)</w:t>
      </w:r>
    </w:p>
    <w:p w14:paraId="2F7A386A" w14:textId="1FA95770" w:rsidR="00F33790" w:rsidRDefault="00F33790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3E8C1DAF" w14:textId="205B8CAE" w:rsidR="00F33790" w:rsidRDefault="00F33790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30BB56" w14:textId="2F8FC110" w:rsidR="00F33790" w:rsidRDefault="00F33790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D2563A" w14:textId="77777777" w:rsidR="00F33790" w:rsidRDefault="00F33790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Jul.</w:t>
      </w: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042C4CA" w14:textId="77777777" w:rsidR="00F33790" w:rsidRDefault="00F33790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83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C844B6E" w14:textId="77777777" w:rsidR="00F33790" w:rsidRDefault="00F33790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4E90D4" w14:textId="77777777" w:rsidR="00F33790" w:rsidRDefault="00F33790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16F500" w14:textId="77777777" w:rsidR="00F33790" w:rsidRDefault="00F33790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September 2022</w:t>
      </w:r>
    </w:p>
    <w:p w14:paraId="38EE4F2A" w14:textId="328FCDB9" w:rsidR="00F33790" w:rsidRDefault="00F33790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LUCAS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fl.1497)</w:t>
      </w:r>
    </w:p>
    <w:p w14:paraId="51D3FB30" w14:textId="359AB9F5" w:rsidR="00F33790" w:rsidRDefault="00F33790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0BDCBEC3" w14:textId="2E8F0666" w:rsidR="00F33790" w:rsidRDefault="00F33790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F53C70" w14:textId="3E1C762B" w:rsidR="00F33790" w:rsidRDefault="00F33790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5D8CBB" w14:textId="77777777" w:rsidR="00F33790" w:rsidRDefault="00F33790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0ECA30C" w14:textId="77777777" w:rsidR="00F33790" w:rsidRDefault="00F33790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84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137D747" w14:textId="77777777" w:rsidR="00F33790" w:rsidRDefault="00F33790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4AA96A" w14:textId="77777777" w:rsidR="00F33790" w:rsidRDefault="00F33790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52338E" w14:textId="77777777" w:rsidR="00F33790" w:rsidRDefault="00F33790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September 2022</w:t>
      </w:r>
    </w:p>
    <w:p w14:paraId="64EE3586" w14:textId="5D2DF290" w:rsidR="00F33790" w:rsidRDefault="00F33790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LUCAS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fl.1500)</w:t>
      </w:r>
    </w:p>
    <w:p w14:paraId="46BF6065" w14:textId="54426403" w:rsidR="00F33790" w:rsidRDefault="00F33790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Lydd.</w:t>
      </w:r>
    </w:p>
    <w:p w14:paraId="1203B683" w14:textId="337D76E3" w:rsidR="00F33790" w:rsidRDefault="00F33790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46BE40" w14:textId="07FD8AA6" w:rsidR="00F33790" w:rsidRDefault="00F33790" w:rsidP="00BF2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6CBBFF" w14:textId="11223E7B" w:rsidR="00F33790" w:rsidRDefault="00F33790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Mar.1500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547501B9" w14:textId="77777777" w:rsidR="00F33790" w:rsidRDefault="00F33790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85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7CFF91D" w14:textId="77777777" w:rsidR="00F33790" w:rsidRDefault="00F33790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949E61" w14:textId="77777777" w:rsidR="00F33790" w:rsidRDefault="00F33790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8CEF12" w14:textId="69C3B186" w:rsidR="00F33790" w:rsidRDefault="00F33790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September 2022</w:t>
      </w:r>
    </w:p>
    <w:p w14:paraId="137E4E67" w14:textId="252CF11D" w:rsidR="00F33790" w:rsidRDefault="00443754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LUCAS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fl.1501)</w:t>
      </w:r>
    </w:p>
    <w:p w14:paraId="482AA9A5" w14:textId="1A4403B4" w:rsidR="00443754" w:rsidRDefault="00443754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3E4ED6C0" w14:textId="71914CBA" w:rsidR="00443754" w:rsidRDefault="00443754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3978A0" w14:textId="2DD5721C" w:rsidR="00443754" w:rsidRDefault="00443754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C26AAE" w14:textId="77777777" w:rsidR="00443754" w:rsidRDefault="00443754" w:rsidP="00443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Nov.1501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98363BC" w14:textId="77777777" w:rsidR="00443754" w:rsidRDefault="00443754" w:rsidP="00443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86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0960AEC" w14:textId="77777777" w:rsidR="00443754" w:rsidRDefault="00443754" w:rsidP="004437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2DE197" w14:textId="77777777" w:rsidR="00443754" w:rsidRDefault="00443754" w:rsidP="004437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344063" w14:textId="77777777" w:rsidR="00443754" w:rsidRDefault="00443754" w:rsidP="00443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September 2022</w:t>
      </w:r>
    </w:p>
    <w:p w14:paraId="708769DF" w14:textId="1E25B34E" w:rsidR="00443754" w:rsidRDefault="00443754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LUCAS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fl.1507)</w:t>
      </w:r>
    </w:p>
    <w:p w14:paraId="275C7873" w14:textId="7DA46394" w:rsidR="00443754" w:rsidRDefault="00443754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268D1FE0" w14:textId="0F0C98A3" w:rsidR="00443754" w:rsidRDefault="00443754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486AE5" w14:textId="0239D08D" w:rsidR="00443754" w:rsidRDefault="00443754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826B90" w14:textId="77777777" w:rsidR="00443754" w:rsidRDefault="00443754" w:rsidP="00443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May1507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3657324" w14:textId="77777777" w:rsidR="00443754" w:rsidRDefault="00443754" w:rsidP="00443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87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5FF016C" w14:textId="77777777" w:rsidR="00443754" w:rsidRDefault="00443754" w:rsidP="004437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E661CE" w14:textId="77777777" w:rsidR="00443754" w:rsidRDefault="00443754" w:rsidP="004437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42DFF2" w14:textId="77777777" w:rsidR="00443754" w:rsidRDefault="00443754" w:rsidP="00443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 September 2022</w:t>
      </w:r>
    </w:p>
    <w:p w14:paraId="7F026059" w14:textId="5F20F8C9" w:rsidR="00443754" w:rsidRDefault="00D65561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LULL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fl.1506)</w:t>
      </w:r>
    </w:p>
    <w:p w14:paraId="0B968E74" w14:textId="1EC6D34B" w:rsidR="00D65561" w:rsidRDefault="00D65561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Faversham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4CA4ADE6" w14:textId="64B03F99" w:rsidR="00D65561" w:rsidRDefault="00D65561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84B1C3" w14:textId="75A4763B" w:rsidR="00D65561" w:rsidRDefault="00D65561" w:rsidP="00F337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9B41B5" w14:textId="77777777" w:rsidR="00D65561" w:rsidRDefault="00D65561" w:rsidP="00D655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E34BED5" w14:textId="77777777" w:rsidR="00D65561" w:rsidRDefault="00D65561" w:rsidP="00D655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88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889B172" w14:textId="77777777" w:rsidR="00D65561" w:rsidRDefault="00D65561" w:rsidP="00D655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692180" w14:textId="77777777" w:rsidR="00D65561" w:rsidRDefault="00D65561" w:rsidP="00D655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372974" w14:textId="24AF8BB5" w:rsidR="00D65561" w:rsidRDefault="00D65561" w:rsidP="00D655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2022</w:t>
      </w:r>
    </w:p>
    <w:p w14:paraId="7D8F5AEB" w14:textId="69400C89" w:rsidR="00D65561" w:rsidRDefault="00D65561" w:rsidP="00D655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LYNCH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fl.1504)</w:t>
      </w:r>
    </w:p>
    <w:p w14:paraId="592DCB2B" w14:textId="3EA1D423" w:rsidR="00D65561" w:rsidRDefault="00D65561" w:rsidP="00D655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Cranbrook, Kent.</w:t>
      </w:r>
    </w:p>
    <w:p w14:paraId="550F0C7C" w14:textId="3D5ED766" w:rsidR="00D65561" w:rsidRDefault="00D65561" w:rsidP="00D655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7A4289" w14:textId="3F5783D8" w:rsidR="00D65561" w:rsidRDefault="00D65561" w:rsidP="00D655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D8A489" w14:textId="47E64217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Oct.</w:t>
      </w:r>
      <w:r w:rsidR="00D65561">
        <w:rPr>
          <w:rFonts w:ascii="Times New Roman" w:hAnsi="Times New Roman" w:cs="Times New Roman"/>
          <w:sz w:val="24"/>
          <w:szCs w:val="24"/>
        </w:rPr>
        <w:t>1504</w:t>
      </w:r>
      <w:r w:rsidR="00D6556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made his Will.</w:t>
      </w:r>
    </w:p>
    <w:p w14:paraId="372D0C03" w14:textId="77777777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89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632ACAD" w14:textId="77777777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173DAA" w14:textId="77777777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A59447" w14:textId="67823FF9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2022</w:t>
      </w:r>
    </w:p>
    <w:p w14:paraId="0ADD2893" w14:textId="2437BB1D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LYNDEFELD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09121278" w14:textId="76B39397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Crayford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231F5EC" w14:textId="31B4587E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B3B9FB" w14:textId="7FF2B4B6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2091D2" w14:textId="77777777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F871D8D" w14:textId="77777777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90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D85723B" w14:textId="77777777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7C0A44" w14:textId="77777777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A29B75" w14:textId="77777777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2022</w:t>
      </w:r>
    </w:p>
    <w:p w14:paraId="1D0BA4ED" w14:textId="797E1739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LYNSEY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754DE4EF" w14:textId="38920CB2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Dartford, Kent.</w:t>
      </w:r>
    </w:p>
    <w:p w14:paraId="55FDE13A" w14:textId="07B662BD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F69904" w14:textId="61591CAC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120D5D" w14:textId="7CC8F822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039791D7" w14:textId="77777777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91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8C28B8B" w14:textId="77777777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70344F" w14:textId="77777777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9361E4" w14:textId="44E431E7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2022</w:t>
      </w:r>
    </w:p>
    <w:p w14:paraId="015B4702" w14:textId="75F6F120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GALAUNT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fl.1486)</w:t>
      </w:r>
    </w:p>
    <w:p w14:paraId="1D8D621F" w14:textId="267073EE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431C2BAE" w14:textId="2AC49139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03F778" w14:textId="7D39A689" w:rsidR="00861C2A" w:rsidRDefault="00861C2A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961888" w14:textId="77777777" w:rsidR="00C813DF" w:rsidRDefault="00C813DF" w:rsidP="00C813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May1486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E37F5E7" w14:textId="14D337AA" w:rsidR="00C813DF" w:rsidRDefault="00C813DF" w:rsidP="00C813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92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3E19501" w14:textId="77777777" w:rsidR="00C813DF" w:rsidRDefault="00C813DF" w:rsidP="00C813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1E2B65" w14:textId="77777777" w:rsidR="00C813DF" w:rsidRDefault="00C813DF" w:rsidP="00C813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73880D" w14:textId="77777777" w:rsidR="00C813DF" w:rsidRDefault="00C813DF" w:rsidP="00C813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2022</w:t>
      </w:r>
    </w:p>
    <w:p w14:paraId="27B6BDD9" w14:textId="72B9150F" w:rsidR="00861C2A" w:rsidRDefault="00C813DF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Thomas GALLWEY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fl.1501)</w:t>
      </w:r>
    </w:p>
    <w:p w14:paraId="4169C800" w14:textId="3743B38C" w:rsidR="00C813DF" w:rsidRDefault="00C813DF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3B4BC5F8" w14:textId="64F69934" w:rsidR="00C813DF" w:rsidRDefault="00C813DF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603F1F" w14:textId="7E62834A" w:rsidR="00C813DF" w:rsidRDefault="00C813DF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BC58CA" w14:textId="77777777" w:rsidR="00C813DF" w:rsidRDefault="00C813DF" w:rsidP="00C813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May1501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1A6EFF5" w14:textId="77777777" w:rsidR="00C813DF" w:rsidRDefault="00C813DF" w:rsidP="00C813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93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C507B26" w14:textId="77777777" w:rsidR="00C813DF" w:rsidRDefault="00C813DF" w:rsidP="00C813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911EED" w14:textId="77777777" w:rsidR="00C813DF" w:rsidRDefault="00C813DF" w:rsidP="00C813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5C0D78" w14:textId="77777777" w:rsidR="00C813DF" w:rsidRDefault="00C813DF" w:rsidP="00C813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2022</w:t>
      </w:r>
    </w:p>
    <w:p w14:paraId="2453B7D4" w14:textId="0E7BE13D" w:rsidR="00C813DF" w:rsidRDefault="00C813DF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GALWEY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417CA844" w14:textId="7E72D9A1" w:rsidR="00C813DF" w:rsidRDefault="00C813DF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1713F325" w14:textId="73639D71" w:rsidR="00C813DF" w:rsidRDefault="00C813DF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9BF16F" w14:textId="2C8A130E" w:rsidR="00C813DF" w:rsidRDefault="00C813DF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F2CAA3" w14:textId="77777777" w:rsidR="00C813DF" w:rsidRDefault="00C813DF" w:rsidP="00C813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May1477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F54AE4D" w14:textId="77777777" w:rsidR="00C813DF" w:rsidRDefault="00C813DF" w:rsidP="00C813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94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EAF86B4" w14:textId="77777777" w:rsidR="00C813DF" w:rsidRDefault="00C813DF" w:rsidP="00C813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CF9337" w14:textId="77777777" w:rsidR="00C813DF" w:rsidRDefault="00C813DF" w:rsidP="00C813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4F6711" w14:textId="77777777" w:rsidR="00C813DF" w:rsidRDefault="00C813DF" w:rsidP="00C813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2022</w:t>
      </w:r>
    </w:p>
    <w:p w14:paraId="4809D0DC" w14:textId="3F378349" w:rsidR="00C813DF" w:rsidRDefault="00BA0B78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GARARD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fl.1501)</w:t>
      </w:r>
    </w:p>
    <w:p w14:paraId="4FB46986" w14:textId="776E40BF" w:rsidR="00BA0B78" w:rsidRDefault="00BA0B78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5BB6E5F5" w14:textId="12A0CA8A" w:rsidR="00BA0B78" w:rsidRDefault="00BA0B78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86BE24" w14:textId="753932C8" w:rsidR="00BA0B78" w:rsidRDefault="00BA0B78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38B4E7" w14:textId="77777777" w:rsidR="00BA0B78" w:rsidRDefault="00BA0B78" w:rsidP="00BA0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Nov.1501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480F0E3" w14:textId="77777777" w:rsidR="00BA0B78" w:rsidRDefault="00BA0B78" w:rsidP="00BA0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95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1A60EAE" w14:textId="77777777" w:rsidR="00BA0B78" w:rsidRDefault="00BA0B78" w:rsidP="00BA0B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8DF75C" w14:textId="77777777" w:rsidR="00BA0B78" w:rsidRDefault="00BA0B78" w:rsidP="00BA0B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576F91" w14:textId="77777777" w:rsidR="00BA0B78" w:rsidRDefault="00BA0B78" w:rsidP="00BA0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2022</w:t>
      </w:r>
    </w:p>
    <w:p w14:paraId="2E5E1C57" w14:textId="1CAF98C7" w:rsidR="00BA0B78" w:rsidRDefault="00BA0B78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GARARD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fl.1505)</w:t>
      </w:r>
    </w:p>
    <w:p w14:paraId="1784B9CD" w14:textId="2DB3547A" w:rsidR="00BA0B78" w:rsidRDefault="00BA0B78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53BCA6FC" w14:textId="075EE326" w:rsidR="00BA0B78" w:rsidRDefault="00BA0B78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3CD4DC" w14:textId="5EBEF4A1" w:rsidR="00BA0B78" w:rsidRDefault="00BA0B78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A3CF93" w14:textId="77777777" w:rsidR="00BA0B78" w:rsidRDefault="00BA0B78" w:rsidP="00BA0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Apr.1505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E5EED95" w14:textId="77777777" w:rsidR="00BA0B78" w:rsidRDefault="00BA0B78" w:rsidP="00BA0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96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ACD22ED" w14:textId="77777777" w:rsidR="00BA0B78" w:rsidRDefault="00BA0B78" w:rsidP="00BA0B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C1C7F8" w14:textId="77777777" w:rsidR="00BA0B78" w:rsidRDefault="00BA0B78" w:rsidP="00BA0B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216842" w14:textId="77777777" w:rsidR="00BA0B78" w:rsidRDefault="00BA0B78" w:rsidP="00BA0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2022</w:t>
      </w:r>
    </w:p>
    <w:p w14:paraId="5EBBB63A" w14:textId="1595B107" w:rsidR="00BA0B78" w:rsidRDefault="00BA0B78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GARDYNER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2AB51CC1" w14:textId="38A1CF41" w:rsidR="00BA0B78" w:rsidRDefault="00BA0B78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Romney, Kent.</w:t>
      </w:r>
    </w:p>
    <w:p w14:paraId="3298CA3B" w14:textId="2A92F634" w:rsidR="00BA0B78" w:rsidRDefault="00BA0B78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FBE847" w14:textId="750ADF41" w:rsidR="00BA0B78" w:rsidRDefault="00BA0B78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4B0E5F" w14:textId="77777777" w:rsidR="00BA0B78" w:rsidRDefault="00BA0B78" w:rsidP="00BA0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17306BC" w14:textId="77777777" w:rsidR="00BA0B78" w:rsidRDefault="00BA0B78" w:rsidP="00BA0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97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4D64B4A" w14:textId="77777777" w:rsidR="00BA0B78" w:rsidRDefault="00BA0B78" w:rsidP="00BA0B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134382" w14:textId="77777777" w:rsidR="00BA0B78" w:rsidRDefault="00BA0B78" w:rsidP="00BA0B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117BBC" w14:textId="77777777" w:rsidR="00BA0B78" w:rsidRDefault="00BA0B78" w:rsidP="00BA0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2022</w:t>
      </w:r>
    </w:p>
    <w:p w14:paraId="3D23BD4B" w14:textId="6C4114A5" w:rsidR="00BA0B78" w:rsidRDefault="00BA0B78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GARDYNER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3124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A3124E">
        <w:rPr>
          <w:rFonts w:ascii="Times New Roman" w:hAnsi="Times New Roman" w:cs="Times New Roman"/>
          <w:sz w:val="24"/>
          <w:szCs w:val="24"/>
        </w:rPr>
        <w:t>fl.1509)</w:t>
      </w:r>
    </w:p>
    <w:p w14:paraId="17C1DE3A" w14:textId="5CA7CBB9" w:rsidR="00A3124E" w:rsidRDefault="00A3124E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Sevenoaks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C3F5F03" w14:textId="162CB1A9" w:rsidR="00A3124E" w:rsidRDefault="00A3124E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A86361" w14:textId="15F968EA" w:rsidR="00A3124E" w:rsidRDefault="00A3124E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AB06F9" w14:textId="77777777" w:rsidR="00A3124E" w:rsidRDefault="00A3124E" w:rsidP="00A312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4375693" w14:textId="77777777" w:rsidR="00A3124E" w:rsidRDefault="00A3124E" w:rsidP="00A312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98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A011042" w14:textId="77777777" w:rsidR="00A3124E" w:rsidRDefault="00A3124E" w:rsidP="00A312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D97910" w14:textId="77777777" w:rsidR="00A3124E" w:rsidRDefault="00A3124E" w:rsidP="00A312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06206D" w14:textId="77777777" w:rsidR="00A3124E" w:rsidRDefault="00A3124E" w:rsidP="00A312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2022</w:t>
      </w:r>
    </w:p>
    <w:p w14:paraId="1C3AA955" w14:textId="3839C72E" w:rsidR="00A3124E" w:rsidRDefault="00A3124E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GARRARD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fl.1501)</w:t>
      </w:r>
    </w:p>
    <w:p w14:paraId="1B9B0EDF" w14:textId="24C2F94A" w:rsidR="00A3124E" w:rsidRDefault="00A3124E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66E24700" w14:textId="11CAB0E8" w:rsidR="00A3124E" w:rsidRDefault="00A3124E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F168F5" w14:textId="73544D14" w:rsidR="00A3124E" w:rsidRDefault="00A3124E" w:rsidP="00861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BE4DF1" w14:textId="77777777" w:rsidR="00A3124E" w:rsidRDefault="00A3124E" w:rsidP="00A312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Jul.1501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8C0EB26" w14:textId="77777777" w:rsidR="00A3124E" w:rsidRDefault="00A3124E" w:rsidP="00A312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99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C09C70E" w14:textId="77777777" w:rsidR="00A3124E" w:rsidRDefault="00A3124E" w:rsidP="00A312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262B0B" w14:textId="77777777" w:rsidR="00A3124E" w:rsidRDefault="00A3124E" w:rsidP="00A312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4E1F5B" w14:textId="4E99B802" w:rsidR="00A3124E" w:rsidRDefault="00A3124E" w:rsidP="00A312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2022</w:t>
      </w:r>
    </w:p>
    <w:p w14:paraId="7A34F2A6" w14:textId="45F09FD8" w:rsidR="00D94835" w:rsidRDefault="00D94835" w:rsidP="00A312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GARRARD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fl.1506)</w:t>
      </w:r>
    </w:p>
    <w:p w14:paraId="3B30EB0D" w14:textId="78CD6BF6" w:rsidR="00D94835" w:rsidRDefault="00D94835" w:rsidP="00A312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Sittingbourne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7BB3A87C" w14:textId="3653A172" w:rsidR="00D94835" w:rsidRDefault="00D94835" w:rsidP="00A312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656AC1" w14:textId="6ABD4DDF" w:rsidR="00D94835" w:rsidRDefault="00D94835" w:rsidP="00A312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A0078D" w14:textId="77777777" w:rsidR="00D94835" w:rsidRDefault="00D94835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E4E7ECC" w14:textId="77777777" w:rsidR="00D94835" w:rsidRDefault="00D94835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00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4631207" w14:textId="77777777" w:rsidR="00D94835" w:rsidRDefault="00D94835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B7800B" w14:textId="77777777" w:rsidR="00D94835" w:rsidRDefault="00D94835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B7F63E" w14:textId="297CF5CB" w:rsidR="00D94835" w:rsidRDefault="00D94835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September 2022</w:t>
      </w:r>
    </w:p>
    <w:p w14:paraId="39EE3AD2" w14:textId="45762728" w:rsidR="00D94835" w:rsidRDefault="00D94835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GATE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fl.1501)</w:t>
      </w:r>
    </w:p>
    <w:p w14:paraId="60C912F4" w14:textId="075E23C0" w:rsidR="00D94835" w:rsidRDefault="00D94835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</w:t>
      </w:r>
      <w:r w:rsidR="00893DFB">
        <w:rPr>
          <w:rFonts w:ascii="Times New Roman" w:hAnsi="Times New Roman" w:cs="Times New Roman"/>
          <w:sz w:val="24"/>
          <w:szCs w:val="24"/>
        </w:rPr>
        <w:t>.</w:t>
      </w:r>
    </w:p>
    <w:p w14:paraId="418E3758" w14:textId="07EE0676" w:rsidR="00893DFB" w:rsidRDefault="00893DFB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7A8806" w14:textId="64C13FFE" w:rsidR="00893DFB" w:rsidRDefault="00893DFB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16D279" w14:textId="77777777" w:rsidR="00893DFB" w:rsidRDefault="00893DFB" w:rsidP="00893D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Nov.1501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4953516" w14:textId="77777777" w:rsidR="00893DFB" w:rsidRDefault="00893DFB" w:rsidP="00893D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01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B22719E" w14:textId="77777777" w:rsidR="00893DFB" w:rsidRDefault="00893DFB" w:rsidP="00893D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6DB86D" w14:textId="77777777" w:rsidR="00893DFB" w:rsidRDefault="00893DFB" w:rsidP="00893D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491B84" w14:textId="77777777" w:rsidR="00893DFB" w:rsidRDefault="00893DFB" w:rsidP="00893D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September 2022</w:t>
      </w:r>
    </w:p>
    <w:p w14:paraId="64C0F01A" w14:textId="5B2560B9" w:rsidR="00893DFB" w:rsidRDefault="00893DFB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GAUGE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fl.1470)</w:t>
      </w:r>
    </w:p>
    <w:p w14:paraId="43FC7572" w14:textId="1AB74497" w:rsidR="00893DFB" w:rsidRDefault="00893DFB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Wrotham, Kent.</w:t>
      </w:r>
    </w:p>
    <w:p w14:paraId="03CF20C3" w14:textId="3C288C64" w:rsidR="00893DFB" w:rsidRDefault="00893DFB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9EB0F7" w14:textId="34F7EF5D" w:rsidR="00893DFB" w:rsidRDefault="00893DFB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26D7CD" w14:textId="77777777" w:rsidR="00893DFB" w:rsidRDefault="00893DFB" w:rsidP="00893D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231BB2D" w14:textId="77777777" w:rsidR="00893DFB" w:rsidRDefault="00893DFB" w:rsidP="00893D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02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8E66FD0" w14:textId="77777777" w:rsidR="00893DFB" w:rsidRDefault="00893DFB" w:rsidP="00893D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5C3675" w14:textId="77777777" w:rsidR="00893DFB" w:rsidRDefault="00893DFB" w:rsidP="00893D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A213AC" w14:textId="77777777" w:rsidR="00893DFB" w:rsidRDefault="00893DFB" w:rsidP="00893D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September 2022</w:t>
      </w:r>
    </w:p>
    <w:p w14:paraId="26A69189" w14:textId="75C8D03C" w:rsidR="00893DFB" w:rsidRDefault="00893DFB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GEGGE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33E9884E" w14:textId="6209FC01" w:rsidR="00893DFB" w:rsidRDefault="00893DFB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Southfleet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415AF59" w14:textId="3EF4AA4C" w:rsidR="00893DFB" w:rsidRDefault="00893DFB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35EB98" w14:textId="6E9BF2B8" w:rsidR="00893DFB" w:rsidRDefault="00893DFB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38F0C0" w14:textId="77777777" w:rsidR="00893DFB" w:rsidRDefault="00893DFB" w:rsidP="00893D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F78D788" w14:textId="77777777" w:rsidR="00893DFB" w:rsidRDefault="00893DFB" w:rsidP="00893D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03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9F157D2" w14:textId="77777777" w:rsidR="00893DFB" w:rsidRDefault="00893DFB" w:rsidP="00893D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C2DDD7" w14:textId="77777777" w:rsidR="00893DFB" w:rsidRDefault="00893DFB" w:rsidP="00893D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C5770C" w14:textId="77777777" w:rsidR="00893DFB" w:rsidRDefault="00893DFB" w:rsidP="00893D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September 2022</w:t>
      </w:r>
    </w:p>
    <w:p w14:paraId="6FBB6823" w14:textId="07702DAD" w:rsidR="00893DFB" w:rsidRDefault="00B2520A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GERMAN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fl.1507)</w:t>
      </w:r>
    </w:p>
    <w:p w14:paraId="7594EDEE" w14:textId="11A194E7" w:rsidR="00B2520A" w:rsidRDefault="00B2520A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Leysdown, Kent.</w:t>
      </w:r>
    </w:p>
    <w:p w14:paraId="7EDA1F6E" w14:textId="10F4C409" w:rsidR="00B2520A" w:rsidRDefault="00B2520A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115787" w14:textId="495789BE" w:rsidR="00B2520A" w:rsidRDefault="00B2520A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4C249A" w14:textId="4055C980" w:rsidR="00B2520A" w:rsidRDefault="00B2520A" w:rsidP="00D948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1597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212C3E3" w14:textId="77777777" w:rsidR="00B2520A" w:rsidRDefault="00B2520A" w:rsidP="00B252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04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4F1B5AE" w14:textId="77777777" w:rsidR="00B2520A" w:rsidRDefault="00B2520A" w:rsidP="00B252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D3A25D" w14:textId="77777777" w:rsidR="00B2520A" w:rsidRDefault="00B2520A" w:rsidP="00B252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088E92" w14:textId="36A17026" w:rsidR="00B2520A" w:rsidRDefault="00B2520A" w:rsidP="00B252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September 2022</w:t>
      </w:r>
    </w:p>
    <w:p w14:paraId="6A583E1D" w14:textId="0D406719" w:rsidR="00B2520A" w:rsidRDefault="00B2520A" w:rsidP="00B252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GERRAD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fl.1496)</w:t>
      </w:r>
    </w:p>
    <w:p w14:paraId="7ABFE9EB" w14:textId="29226012" w:rsidR="00B2520A" w:rsidRDefault="00B2520A" w:rsidP="00B252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26CC6077" w14:textId="099D8B7A" w:rsidR="00B2520A" w:rsidRDefault="00B2520A" w:rsidP="00B252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FC7D6A" w14:textId="20645142" w:rsidR="00B2520A" w:rsidRDefault="00B2520A" w:rsidP="00B252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F11943" w14:textId="77777777" w:rsidR="00932800" w:rsidRDefault="00B2520A" w:rsidP="00932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Jun.</w:t>
      </w:r>
      <w:r>
        <w:rPr>
          <w:rFonts w:ascii="Times New Roman" w:hAnsi="Times New Roman" w:cs="Times New Roman"/>
          <w:sz w:val="24"/>
          <w:szCs w:val="24"/>
        </w:rPr>
        <w:tab/>
        <w:t>1496</w:t>
      </w:r>
      <w:r>
        <w:rPr>
          <w:rFonts w:ascii="Times New Roman" w:hAnsi="Times New Roman" w:cs="Times New Roman"/>
          <w:sz w:val="24"/>
          <w:szCs w:val="24"/>
        </w:rPr>
        <w:tab/>
      </w:r>
      <w:r w:rsidR="00932800">
        <w:rPr>
          <w:rFonts w:ascii="Times New Roman" w:hAnsi="Times New Roman" w:cs="Times New Roman"/>
          <w:sz w:val="24"/>
          <w:szCs w:val="24"/>
        </w:rPr>
        <w:t>He made his Will.</w:t>
      </w:r>
    </w:p>
    <w:p w14:paraId="2962F848" w14:textId="77777777" w:rsidR="00932800" w:rsidRDefault="00932800" w:rsidP="00932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05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4DBACEF" w14:textId="77777777" w:rsidR="00932800" w:rsidRDefault="00932800" w:rsidP="009328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86314F" w14:textId="77777777" w:rsidR="00932800" w:rsidRDefault="00932800" w:rsidP="009328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1E4710" w14:textId="77777777" w:rsidR="00932800" w:rsidRDefault="00932800" w:rsidP="00932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September 2022</w:t>
      </w:r>
    </w:p>
    <w:p w14:paraId="438E0D4B" w14:textId="3F5F1313" w:rsidR="00B2520A" w:rsidRDefault="00932800" w:rsidP="00B252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GERYN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fl.1438)</w:t>
      </w:r>
    </w:p>
    <w:p w14:paraId="3D6BA92D" w14:textId="12374E11" w:rsidR="00932800" w:rsidRDefault="00932800" w:rsidP="00B252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Ashford, Kent.</w:t>
      </w:r>
    </w:p>
    <w:p w14:paraId="6EBA986C" w14:textId="0776548F" w:rsidR="00932800" w:rsidRDefault="00932800" w:rsidP="00B252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96A606" w14:textId="6B6C173C" w:rsidR="00932800" w:rsidRDefault="00932800" w:rsidP="00B252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0E21F4" w14:textId="77777777" w:rsidR="00932800" w:rsidRDefault="00932800" w:rsidP="00932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Oct.1438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E397857" w14:textId="77777777" w:rsidR="00932800" w:rsidRDefault="00932800" w:rsidP="00932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06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DCA6E41" w14:textId="77777777" w:rsidR="00932800" w:rsidRDefault="00932800" w:rsidP="009328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F4ACDA" w14:textId="77777777" w:rsidR="00932800" w:rsidRDefault="00932800" w:rsidP="009328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97D6C7" w14:textId="3054238E" w:rsidR="00932800" w:rsidRDefault="00932800" w:rsidP="00932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September 2022</w:t>
      </w:r>
    </w:p>
    <w:p w14:paraId="26E4CDF0" w14:textId="51C17065" w:rsidR="00EA4923" w:rsidRDefault="00EA4923" w:rsidP="00932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GILDEFORD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E74168">
        <w:rPr>
          <w:rFonts w:ascii="Times New Roman" w:hAnsi="Times New Roman" w:cs="Times New Roman"/>
          <w:sz w:val="24"/>
          <w:szCs w:val="24"/>
        </w:rPr>
        <w:t>fl.1448)</w:t>
      </w:r>
    </w:p>
    <w:p w14:paraId="0501AB69" w14:textId="55CF6BAA" w:rsidR="00E74168" w:rsidRDefault="00E74168" w:rsidP="00932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Rolvenden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116229E9" w14:textId="7DEE7841" w:rsidR="00E74168" w:rsidRDefault="00E74168" w:rsidP="009328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8840B0" w14:textId="46266924" w:rsidR="00E74168" w:rsidRDefault="00E74168" w:rsidP="009328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E72A16" w14:textId="77777777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F46808E" w14:textId="77777777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07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EBEBD72" w14:textId="77777777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76B3F9" w14:textId="77777777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E35782" w14:textId="6C6F205C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2022</w:t>
      </w:r>
    </w:p>
    <w:p w14:paraId="7E39577D" w14:textId="45B978D7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GILES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775D9F74" w14:textId="7F6DAE58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Bromley, Kent.</w:t>
      </w:r>
    </w:p>
    <w:p w14:paraId="2DC66A25" w14:textId="2FE2D0CE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712DA1" w14:textId="2FF03535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656256" w14:textId="77777777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B7A58A8" w14:textId="77777777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08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FA80696" w14:textId="77777777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11955C" w14:textId="77777777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9BE7C6" w14:textId="77777777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2022</w:t>
      </w:r>
    </w:p>
    <w:p w14:paraId="2D36032E" w14:textId="4A8AAD13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GILFORD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fl.1493)</w:t>
      </w:r>
    </w:p>
    <w:p w14:paraId="451E8945" w14:textId="57B3A82C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Tenterden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2477F25" w14:textId="2BE57C25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D858C8" w14:textId="0FD2B31F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69153E" w14:textId="748792D3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Aug.1493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460D241" w14:textId="77777777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09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16EBC37" w14:textId="77777777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375117" w14:textId="77777777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2EA14A" w14:textId="10188BC9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2022</w:t>
      </w:r>
    </w:p>
    <w:p w14:paraId="18B75D7D" w14:textId="5ECD45ED" w:rsidR="00E74168" w:rsidRDefault="00E74168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GLOVER</w:t>
      </w:r>
      <w:r w:rsidR="004E0D7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4E0D7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4E0D7E">
        <w:rPr>
          <w:rFonts w:ascii="Times New Roman" w:hAnsi="Times New Roman" w:cs="Times New Roman"/>
          <w:sz w:val="24"/>
          <w:szCs w:val="24"/>
        </w:rPr>
        <w:t>fl.1459)</w:t>
      </w:r>
    </w:p>
    <w:p w14:paraId="040081AC" w14:textId="7E01A63F" w:rsidR="004E0D7E" w:rsidRDefault="004E0D7E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Benenden, Kent.</w:t>
      </w:r>
    </w:p>
    <w:p w14:paraId="2053ABAF" w14:textId="44EE2886" w:rsidR="004E0D7E" w:rsidRDefault="004E0D7E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956F3F" w14:textId="22D9CA89" w:rsidR="004E0D7E" w:rsidRDefault="004E0D7E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B65E6E" w14:textId="77777777" w:rsidR="004E0D7E" w:rsidRDefault="004E0D7E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0515297" w14:textId="77777777" w:rsidR="004E0D7E" w:rsidRDefault="004E0D7E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10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ADA4047" w14:textId="77777777" w:rsidR="004E0D7E" w:rsidRDefault="004E0D7E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E099F7" w14:textId="77777777" w:rsidR="004E0D7E" w:rsidRDefault="004E0D7E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7F7F15" w14:textId="77777777" w:rsidR="004E0D7E" w:rsidRDefault="004E0D7E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2022</w:t>
      </w:r>
    </w:p>
    <w:p w14:paraId="183BACFC" w14:textId="67267426" w:rsidR="004E0D7E" w:rsidRDefault="004E0D7E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GLOVER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fl.1487)</w:t>
      </w:r>
    </w:p>
    <w:p w14:paraId="4942B197" w14:textId="615CBD52" w:rsidR="004E0D7E" w:rsidRDefault="004E0D7E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West </w:t>
      </w:r>
      <w:proofErr w:type="spellStart"/>
      <w:r>
        <w:rPr>
          <w:rFonts w:ascii="Times New Roman" w:hAnsi="Times New Roman" w:cs="Times New Roman"/>
          <w:sz w:val="24"/>
          <w:szCs w:val="24"/>
        </w:rPr>
        <w:t>Malling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DD7CCEE" w14:textId="1ADD8DA5" w:rsidR="004E0D7E" w:rsidRDefault="004E0D7E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8FBBD9" w14:textId="6526438E" w:rsidR="004E0D7E" w:rsidRDefault="004E0D7E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7F4EA1" w14:textId="77777777" w:rsidR="004E0D7E" w:rsidRDefault="004E0D7E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6F86143" w14:textId="77777777" w:rsidR="004E0D7E" w:rsidRDefault="004E0D7E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11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1B81AF6" w14:textId="77777777" w:rsidR="004E0D7E" w:rsidRDefault="004E0D7E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EF1E1E" w14:textId="77777777" w:rsidR="004E0D7E" w:rsidRDefault="004E0D7E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633B11" w14:textId="77777777" w:rsidR="004E0D7E" w:rsidRDefault="004E0D7E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2022</w:t>
      </w:r>
    </w:p>
    <w:p w14:paraId="07FA829E" w14:textId="520E1701" w:rsidR="004E0D7E" w:rsidRDefault="004E0D7E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GLOVER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fl.1498)</w:t>
      </w:r>
    </w:p>
    <w:p w14:paraId="0195519E" w14:textId="59D854ED" w:rsidR="004E0D7E" w:rsidRDefault="004E0D7E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Benenden, Kent.</w:t>
      </w:r>
    </w:p>
    <w:p w14:paraId="5B3EE741" w14:textId="173A9CAE" w:rsidR="004E0D7E" w:rsidRDefault="004E0D7E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99808C" w14:textId="21E563B0" w:rsidR="004E0D7E" w:rsidRDefault="004E0D7E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DF8631" w14:textId="77777777" w:rsidR="004E0D7E" w:rsidRDefault="004E0D7E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Oct.1498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62BD1DB" w14:textId="77777777" w:rsidR="004E0D7E" w:rsidRDefault="004E0D7E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12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A1E800C" w14:textId="77777777" w:rsidR="004E0D7E" w:rsidRDefault="004E0D7E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231CC3" w14:textId="77777777" w:rsidR="004E0D7E" w:rsidRDefault="004E0D7E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13147E" w14:textId="77777777" w:rsidR="004E0D7E" w:rsidRDefault="004E0D7E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2022</w:t>
      </w:r>
    </w:p>
    <w:p w14:paraId="782E0ED5" w14:textId="676466E1" w:rsidR="004E0D7E" w:rsidRDefault="004E0D7E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GOODE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fl.1464)</w:t>
      </w:r>
    </w:p>
    <w:p w14:paraId="11CBC1BF" w14:textId="61DC7FA5" w:rsidR="004E0D7E" w:rsidRDefault="004E0D7E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Faversham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319CADC" w14:textId="6F8845AB" w:rsidR="004E0D7E" w:rsidRDefault="004E0D7E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E5929A" w14:textId="573603EC" w:rsidR="004E0D7E" w:rsidRDefault="004E0D7E" w:rsidP="00E74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4A62A4" w14:textId="77777777" w:rsidR="004E0D7E" w:rsidRDefault="004E0D7E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1464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8B7029F" w14:textId="77777777" w:rsidR="004E0D7E" w:rsidRDefault="004E0D7E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13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FEC6DD2" w14:textId="77777777" w:rsidR="004E0D7E" w:rsidRDefault="004E0D7E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3DE5E3" w14:textId="77777777" w:rsidR="004E0D7E" w:rsidRDefault="004E0D7E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A8EBB7" w14:textId="3E3575B2" w:rsidR="004E0D7E" w:rsidRDefault="004E0D7E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2022</w:t>
      </w:r>
    </w:p>
    <w:p w14:paraId="23F0F705" w14:textId="7C71849C" w:rsidR="005209D6" w:rsidRDefault="005209D6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GODEFRAY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fl.1436)</w:t>
      </w:r>
    </w:p>
    <w:p w14:paraId="29F946B7" w14:textId="04F8DC4E" w:rsidR="005209D6" w:rsidRDefault="005209D6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Romney, Kent.</w:t>
      </w:r>
    </w:p>
    <w:p w14:paraId="5A28585A" w14:textId="58D2617D" w:rsidR="005209D6" w:rsidRDefault="005209D6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F2EEB9" w14:textId="17BD01C8" w:rsidR="005209D6" w:rsidRDefault="005209D6" w:rsidP="004E0D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6DAB2A" w14:textId="77777777" w:rsidR="005209D6" w:rsidRDefault="005209D6" w:rsidP="005209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8FA0F93" w14:textId="6088A059" w:rsidR="005209D6" w:rsidRDefault="005209D6" w:rsidP="005209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14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47C5C4E" w14:textId="61EE24B4" w:rsidR="005209D6" w:rsidRDefault="005209D6" w:rsidP="005209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02FDB6" w14:textId="75CBED4E" w:rsidR="005209D6" w:rsidRDefault="005209D6" w:rsidP="005209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5BC066" w14:textId="5045A343" w:rsidR="005209D6" w:rsidRDefault="005209D6" w:rsidP="005209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October 2022</w:t>
      </w:r>
    </w:p>
    <w:p w14:paraId="1A951DCE" w14:textId="4BAEDFA1" w:rsidR="005209D6" w:rsidRDefault="009A0534" w:rsidP="005209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GODFREY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0EC5F9D0" w14:textId="2225AA9E" w:rsidR="009A0534" w:rsidRDefault="009A0534" w:rsidP="005209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1A0F316A" w14:textId="53E763F5" w:rsidR="009A0534" w:rsidRDefault="009A0534" w:rsidP="005209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F28D89" w14:textId="6A2CB14F" w:rsidR="009A0534" w:rsidRDefault="009A0534" w:rsidP="005209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F9BD01" w14:textId="7777777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0D494D3" w14:textId="7777777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15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65E24BD" w14:textId="7777777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B44871" w14:textId="7777777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9B1D4F" w14:textId="3C7A41A1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October 2022</w:t>
      </w:r>
    </w:p>
    <w:p w14:paraId="393490E2" w14:textId="4F35E3A6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GODFREY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616B46CC" w14:textId="20DDCDB0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78289AA6" w14:textId="48C1B79C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ADA553" w14:textId="02AC5033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5049FE" w14:textId="7777777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Nov.1485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B336A3F" w14:textId="7777777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16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E7FA59E" w14:textId="7777777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0150C1" w14:textId="7777777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83B1FD" w14:textId="7777777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October 2022</w:t>
      </w:r>
    </w:p>
    <w:p w14:paraId="278D6F59" w14:textId="1D70DC82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Michael GODFREY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fl.1497)</w:t>
      </w:r>
    </w:p>
    <w:p w14:paraId="0DC81FBA" w14:textId="13E9F096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10BF69BC" w14:textId="1A48107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AC5D6D" w14:textId="4489014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2A25C0" w14:textId="7777777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Apr.1497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8F70A00" w14:textId="7777777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17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8474DE9" w14:textId="7777777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84A80E" w14:textId="7777777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2FF4B5" w14:textId="7777777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October 2022</w:t>
      </w:r>
    </w:p>
    <w:p w14:paraId="5702E319" w14:textId="0F914239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GODFREY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fl.1499)</w:t>
      </w:r>
    </w:p>
    <w:p w14:paraId="52A648AB" w14:textId="775D9C81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5D4A0988" w14:textId="7C5C8C3B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7CADDF" w14:textId="1B26EFFF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F49118" w14:textId="7777777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</w:t>
      </w:r>
      <w:r>
        <w:rPr>
          <w:rFonts w:ascii="Times New Roman" w:hAnsi="Times New Roman" w:cs="Times New Roman"/>
          <w:sz w:val="24"/>
          <w:szCs w:val="24"/>
        </w:rPr>
        <w:tab/>
        <w:t>1499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76F2720" w14:textId="7777777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18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E3CE106" w14:textId="7777777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917A52" w14:textId="7777777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0E7F26" w14:textId="77777777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October 2022</w:t>
      </w:r>
    </w:p>
    <w:p w14:paraId="3FD1D504" w14:textId="5E6C78F4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GODFREY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fl.1505)</w:t>
      </w:r>
    </w:p>
    <w:p w14:paraId="0269027C" w14:textId="779C59C0" w:rsidR="009A0534" w:rsidRDefault="009A0534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 w:rsidR="00161C30">
        <w:rPr>
          <w:rFonts w:ascii="Times New Roman" w:hAnsi="Times New Roman" w:cs="Times New Roman"/>
          <w:sz w:val="24"/>
          <w:szCs w:val="24"/>
        </w:rPr>
        <w:t>Lydd, Kent.</w:t>
      </w:r>
    </w:p>
    <w:p w14:paraId="442C1795" w14:textId="6A917A48" w:rsidR="00161C30" w:rsidRDefault="00161C30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0CFD1C" w14:textId="0F571D07" w:rsidR="00161C30" w:rsidRDefault="00161C30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F4CE80" w14:textId="77777777" w:rsidR="00161C30" w:rsidRDefault="00161C30" w:rsidP="00161C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Nov.1505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8A3042D" w14:textId="77777777" w:rsidR="00161C30" w:rsidRDefault="00161C30" w:rsidP="00161C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19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0E41FF9" w14:textId="77777777" w:rsidR="00161C30" w:rsidRDefault="00161C30" w:rsidP="00161C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AB3CF8" w14:textId="77777777" w:rsidR="00161C30" w:rsidRDefault="00161C30" w:rsidP="00161C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4EC1B3" w14:textId="77777777" w:rsidR="00161C30" w:rsidRDefault="00161C30" w:rsidP="00161C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October 2022</w:t>
      </w:r>
    </w:p>
    <w:p w14:paraId="1C0140B4" w14:textId="75FD22BC" w:rsidR="00161C30" w:rsidRDefault="00161C30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William GODFREY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( or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FERMOR)</w:t>
      </w:r>
      <w:r>
        <w:rPr>
          <w:rFonts w:ascii="Times New Roman" w:hAnsi="Times New Roman" w:cs="Times New Roman"/>
          <w:sz w:val="24"/>
          <w:szCs w:val="24"/>
        </w:rPr>
        <w:t xml:space="preserve">      (fl.1504)</w:t>
      </w:r>
    </w:p>
    <w:p w14:paraId="111A527D" w14:textId="4EAA3CC3" w:rsidR="00161C30" w:rsidRDefault="00161C30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73E9F0F5" w14:textId="70CDEB53" w:rsidR="00161C30" w:rsidRDefault="00161C30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C9C6F7" w14:textId="25E2B64B" w:rsidR="00161C30" w:rsidRDefault="00161C30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CB76B8" w14:textId="77777777" w:rsidR="00161C30" w:rsidRDefault="00161C30" w:rsidP="00161C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5961435" w14:textId="77777777" w:rsidR="00161C30" w:rsidRDefault="00161C30" w:rsidP="00161C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20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9922B45" w14:textId="77777777" w:rsidR="00161C30" w:rsidRDefault="00161C30" w:rsidP="00161C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92C3C5" w14:textId="77777777" w:rsidR="00161C30" w:rsidRDefault="00161C30" w:rsidP="00161C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6D1DE7" w14:textId="77777777" w:rsidR="00161C30" w:rsidRDefault="00161C30" w:rsidP="00161C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October 2022</w:t>
      </w:r>
    </w:p>
    <w:p w14:paraId="05781671" w14:textId="76F8B3E6" w:rsidR="00161C30" w:rsidRDefault="00161C30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William GODFREY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FERMOR)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(fl.1455)</w:t>
      </w:r>
    </w:p>
    <w:p w14:paraId="3E1A867A" w14:textId="5BCCBF99" w:rsidR="00161C30" w:rsidRDefault="00161C30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58DF3E80" w14:textId="076DA040" w:rsidR="00161C30" w:rsidRDefault="00161C30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A9725F" w14:textId="6695660D" w:rsidR="00161C30" w:rsidRDefault="00161C30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4D19BB" w14:textId="77777777" w:rsidR="00161C30" w:rsidRDefault="00161C30" w:rsidP="00161C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CE0E989" w14:textId="77777777" w:rsidR="00161C30" w:rsidRDefault="00161C30" w:rsidP="00161C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21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B6BF501" w14:textId="77777777" w:rsidR="00161C30" w:rsidRDefault="00161C30" w:rsidP="00161C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A2DEBC" w14:textId="77777777" w:rsidR="00161C30" w:rsidRDefault="00161C30" w:rsidP="00161C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47B50D" w14:textId="77777777" w:rsidR="00161C30" w:rsidRDefault="00161C30" w:rsidP="00161C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October 2022</w:t>
      </w:r>
    </w:p>
    <w:p w14:paraId="0C78DBC4" w14:textId="69B97A33" w:rsidR="00161C30" w:rsidRDefault="00161C30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John GODFREY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FERMOR)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(fl.1484)</w:t>
      </w:r>
    </w:p>
    <w:p w14:paraId="0B91DA8F" w14:textId="5BA05339" w:rsidR="00161C30" w:rsidRDefault="00161C30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30A5AB8B" w14:textId="5EB2B44F" w:rsidR="00161C30" w:rsidRDefault="00161C30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BC191D" w14:textId="331C1BEB" w:rsidR="00161C30" w:rsidRDefault="00161C30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1AD5CF" w14:textId="77777777" w:rsidR="00161C30" w:rsidRDefault="00161C30" w:rsidP="00161C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Jun.</w:t>
      </w: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6893F70" w14:textId="77777777" w:rsidR="00161C30" w:rsidRDefault="00161C30" w:rsidP="00161C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22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A539256" w14:textId="77777777" w:rsidR="00161C30" w:rsidRDefault="00161C30" w:rsidP="00161C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21E79A" w14:textId="77777777" w:rsidR="00161C30" w:rsidRDefault="00161C30" w:rsidP="00161C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BECA2C" w14:textId="77777777" w:rsidR="00161C30" w:rsidRDefault="00161C30" w:rsidP="00161C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October 2022</w:t>
      </w:r>
    </w:p>
    <w:p w14:paraId="5867CA8E" w14:textId="016DDFC9" w:rsidR="00161C30" w:rsidRDefault="00FA2E73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6F2ED7E4" w14:textId="1EFAC1A4" w:rsidR="00FA2E73" w:rsidRDefault="00FA2E73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Boxley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14E36DF3" w14:textId="73FDADAF" w:rsidR="00FA2E73" w:rsidRDefault="00FA2E73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FD0B6E" w14:textId="37AC7AB7" w:rsidR="00FA2E73" w:rsidRDefault="00FA2E73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4289F6" w14:textId="77777777" w:rsidR="00FA2E73" w:rsidRDefault="00FA2E73" w:rsidP="00FA2E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EB35D7C" w14:textId="77777777" w:rsidR="00FA2E73" w:rsidRDefault="00FA2E73" w:rsidP="00FA2E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23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21643F2" w14:textId="77777777" w:rsidR="00FA2E73" w:rsidRDefault="00FA2E73" w:rsidP="00FA2E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399C50" w14:textId="77777777" w:rsidR="00FA2E73" w:rsidRDefault="00FA2E73" w:rsidP="00FA2E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2E9D93" w14:textId="77777777" w:rsidR="00FA2E73" w:rsidRDefault="00FA2E73" w:rsidP="00FA2E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October 2022</w:t>
      </w:r>
    </w:p>
    <w:p w14:paraId="6EEC8CB4" w14:textId="0F49C842" w:rsidR="00FA2E73" w:rsidRDefault="00FA2E73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GOODWYN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fl.1495)</w:t>
      </w:r>
    </w:p>
    <w:p w14:paraId="1C9452F0" w14:textId="3762A9E3" w:rsidR="00FA2E73" w:rsidRDefault="00FA2E73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Wrotham, Kent.</w:t>
      </w:r>
    </w:p>
    <w:p w14:paraId="5F1C3451" w14:textId="580FF2DF" w:rsidR="00FA2E73" w:rsidRDefault="00FA2E73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E540FB" w14:textId="53FAD392" w:rsidR="00FA2E73" w:rsidRDefault="00FA2E73" w:rsidP="009A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2E85A4" w14:textId="77777777" w:rsidR="00FA2E73" w:rsidRDefault="00FA2E73" w:rsidP="00FA2E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EC99F18" w14:textId="77777777" w:rsidR="00FA2E73" w:rsidRDefault="00FA2E73" w:rsidP="00FA2E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24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7E9569A" w14:textId="77777777" w:rsidR="00FA2E73" w:rsidRDefault="00FA2E73" w:rsidP="00FA2E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AC2796" w14:textId="77777777" w:rsidR="00FA2E73" w:rsidRDefault="00FA2E73" w:rsidP="00FA2E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7796EF" w14:textId="6BBCC5CA" w:rsidR="00FA2E73" w:rsidRDefault="00FA2E73" w:rsidP="00FA2E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October 2022</w:t>
      </w:r>
    </w:p>
    <w:p w14:paraId="43FCC979" w14:textId="0EFB1872" w:rsidR="000503B2" w:rsidRDefault="000503B2" w:rsidP="00FA2E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GOOLDE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51E598A4" w14:textId="774935E4" w:rsidR="000503B2" w:rsidRDefault="000503B2" w:rsidP="00FA2E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4EA55CD2" w14:textId="38E6BAD5" w:rsidR="000503B2" w:rsidRDefault="000503B2" w:rsidP="00FA2E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9A4F5B" w14:textId="68E2FE98" w:rsidR="000503B2" w:rsidRDefault="000503B2" w:rsidP="00FA2E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0BAA55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19266C4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25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87D544D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180BC6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88AA3B" w14:textId="467E6711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2022</w:t>
      </w:r>
    </w:p>
    <w:p w14:paraId="7A44C553" w14:textId="0706799E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GOSEBORNE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1E746370" w14:textId="7FE46126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Appledore, Kent. </w:t>
      </w:r>
    </w:p>
    <w:p w14:paraId="776FF8BF" w14:textId="1DA6A0AA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6E552E" w14:textId="4FC67AC2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D275BF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Oct.1410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7FBE506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26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58DD957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D7C75B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07C55A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2022</w:t>
      </w:r>
    </w:p>
    <w:p w14:paraId="0C605566" w14:textId="42D6D055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GREENSTREET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460329CA" w14:textId="19C649AF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Ivychurch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70584B4" w14:textId="59C0EE31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7EB0DB" w14:textId="6C53A05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B4CD2B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D2FDA09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27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FCC8F4B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A20C2F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BA3C0B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2022</w:t>
      </w:r>
    </w:p>
    <w:p w14:paraId="5F3B2130" w14:textId="7B7D17F4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GREENSTREETE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fl.1430)</w:t>
      </w:r>
    </w:p>
    <w:p w14:paraId="090CE301" w14:textId="58E8FDDE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Romney, Kent.</w:t>
      </w:r>
    </w:p>
    <w:p w14:paraId="7D6013D9" w14:textId="69E662BE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66F70D" w14:textId="77209A5E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1B9566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C3F2E3E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28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EDDBF3E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FE6245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0CEC7A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2022</w:t>
      </w:r>
    </w:p>
    <w:p w14:paraId="38CEF086" w14:textId="6303103C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GREGORI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0792C610" w14:textId="6F1914EF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Hollingbourne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0451328" w14:textId="64FCA299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F6A2D8" w14:textId="72D21B72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782AE6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1129BEF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29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1F50C9E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F1FFB5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EBBBC3" w14:textId="7777777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2022</w:t>
      </w:r>
    </w:p>
    <w:p w14:paraId="0173E299" w14:textId="63A6D907" w:rsidR="000503B2" w:rsidRDefault="000503B2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GRENE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14:paraId="12E0CE6B" w14:textId="212795C9" w:rsidR="000503B2" w:rsidRDefault="00162C85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Charing, Kent.</w:t>
      </w:r>
    </w:p>
    <w:p w14:paraId="06AA13B8" w14:textId="45C32933" w:rsidR="00162C85" w:rsidRDefault="00162C85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105B92" w14:textId="6D95EC45" w:rsidR="00162C85" w:rsidRDefault="00162C85" w:rsidP="00050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91B221" w14:textId="77777777" w:rsidR="00162C85" w:rsidRDefault="00162C85" w:rsidP="00162C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56B9646" w14:textId="77777777" w:rsidR="00162C85" w:rsidRDefault="00162C85" w:rsidP="00162C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30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B70BFB0" w14:textId="77777777" w:rsidR="00162C85" w:rsidRDefault="00162C85" w:rsidP="00162C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76AEFD" w14:textId="77777777" w:rsidR="00162C85" w:rsidRDefault="00162C85" w:rsidP="00162C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23D08A" w14:textId="5DC1C18A" w:rsidR="00162C85" w:rsidRDefault="00162C85" w:rsidP="00162C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2022</w:t>
      </w:r>
    </w:p>
    <w:p w14:paraId="431E6763" w14:textId="096AFC1F" w:rsidR="00A2536A" w:rsidRDefault="00A2536A" w:rsidP="00162C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GRENE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fl.1505)</w:t>
      </w:r>
    </w:p>
    <w:p w14:paraId="6856F9A4" w14:textId="0AB7B003" w:rsidR="00A2536A" w:rsidRDefault="00A2536A" w:rsidP="00162C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Sundridge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43E8142B" w14:textId="395A8E7D" w:rsidR="00A2536A" w:rsidRDefault="00A2536A" w:rsidP="00162C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191538" w14:textId="774FEDF1" w:rsidR="00A2536A" w:rsidRDefault="00A2536A" w:rsidP="00162C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362634" w14:textId="77777777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164677E" w14:textId="77777777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31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3E31501" w14:textId="77777777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A9A519" w14:textId="77777777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682645" w14:textId="6D23D79B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October 2022</w:t>
      </w:r>
    </w:p>
    <w:p w14:paraId="13134062" w14:textId="14B88FB1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GRENEFORD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fl.1473)</w:t>
      </w:r>
    </w:p>
    <w:p w14:paraId="076D3A91" w14:textId="03CEB7ED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Lydden, Kent.</w:t>
      </w:r>
    </w:p>
    <w:p w14:paraId="2C72AF94" w14:textId="46C6883F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65BDAA" w14:textId="5F2A085C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885C19" w14:textId="77777777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E4225F7" w14:textId="77777777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32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AB74A60" w14:textId="77777777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AD0FF5" w14:textId="77777777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49DDA2" w14:textId="77777777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October 2022</w:t>
      </w:r>
    </w:p>
    <w:p w14:paraId="6A8F96F3" w14:textId="7327F911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GRENESTREETE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5F8AFA42" w14:textId="26E636C3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Ivychurch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8CF8CB6" w14:textId="7D5612F5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222FF8" w14:textId="3C973DBF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79D402" w14:textId="4AEDCC3C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Jun.1480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EC72DA3" w14:textId="77777777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33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A2EA90B" w14:textId="77777777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17FB51" w14:textId="77777777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11109F" w14:textId="77777777" w:rsidR="00A2536A" w:rsidRDefault="00A2536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 October 2022</w:t>
      </w:r>
    </w:p>
    <w:p w14:paraId="11289D82" w14:textId="1F6AAF38" w:rsidR="00A2536A" w:rsidRDefault="006E41D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GRETFORD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fl.1502)</w:t>
      </w:r>
    </w:p>
    <w:p w14:paraId="5AD0BB61" w14:textId="1B4974ED" w:rsidR="006E41DA" w:rsidRDefault="006E41D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Yalding, Kent.</w:t>
      </w:r>
    </w:p>
    <w:p w14:paraId="6C175D12" w14:textId="575A657D" w:rsidR="006E41DA" w:rsidRDefault="006E41D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F44041" w14:textId="5251E144" w:rsidR="006E41DA" w:rsidRDefault="006E41DA" w:rsidP="00A253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107336" w14:textId="77777777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020A1E7" w14:textId="77777777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34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EEFF91A" w14:textId="77777777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3440A6" w14:textId="77777777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A0F0DA" w14:textId="414C3528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2022</w:t>
      </w:r>
    </w:p>
    <w:p w14:paraId="23A02510" w14:textId="725790CC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GROOSE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fl.1508)</w:t>
      </w:r>
    </w:p>
    <w:p w14:paraId="245AD739" w14:textId="08154BAF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34051F9D" w14:textId="439A95DD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74123C" w14:textId="2BEC3E32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6FAA5E" w14:textId="36E0D7DC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1508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74E7B38F" w14:textId="77777777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35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7E065DD" w14:textId="77777777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B0C54B" w14:textId="77777777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1AD90F" w14:textId="6AC5D8E7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2022</w:t>
      </w:r>
    </w:p>
    <w:p w14:paraId="431F08C8" w14:textId="25E37C88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GROPEHURST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fl.1456)</w:t>
      </w:r>
    </w:p>
    <w:p w14:paraId="232D2514" w14:textId="75B4CF8B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Tonbridge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48B1004" w14:textId="55F2417E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C76905" w14:textId="0214D464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3AF9BA" w14:textId="77777777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38B3DFE" w14:textId="77777777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36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FD628EB" w14:textId="77777777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EC8B92" w14:textId="77777777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B355D4" w14:textId="7CE767F6" w:rsidR="006E41DA" w:rsidRDefault="006E41DA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2022</w:t>
      </w:r>
    </w:p>
    <w:p w14:paraId="548C5010" w14:textId="3D9817F2" w:rsidR="008F4AD0" w:rsidRDefault="008F4AD0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GROSE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fl.1501)</w:t>
      </w:r>
    </w:p>
    <w:p w14:paraId="0EDB61AE" w14:textId="13B001D0" w:rsidR="008F4AD0" w:rsidRDefault="008F4AD0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624231D9" w14:textId="207F2EE5" w:rsidR="008F4AD0" w:rsidRDefault="008F4AD0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36D198" w14:textId="34139C38" w:rsidR="008F4AD0" w:rsidRDefault="008F4AD0" w:rsidP="006E41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ADE2D3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Nov.1501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5E3944B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37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6BCBA58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45852E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130CED" w14:textId="5B3B084C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2022</w:t>
      </w:r>
    </w:p>
    <w:p w14:paraId="02BA36FC" w14:textId="4FC010AC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GROVE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14:paraId="164C6B15" w14:textId="75CBB0D5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Ivychurch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24BDF2E" w14:textId="53BDAEAB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E2B07C" w14:textId="49996122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86131C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May1451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D97E140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38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6A94A6A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988924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D2129A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2022</w:t>
      </w:r>
    </w:p>
    <w:p w14:paraId="1C303842" w14:textId="353C4195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Roger GROVE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fl.1496)</w:t>
      </w:r>
    </w:p>
    <w:p w14:paraId="63ACC413" w14:textId="50D37402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Greenhithe, Kent.</w:t>
      </w:r>
    </w:p>
    <w:p w14:paraId="5B16441F" w14:textId="00403979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E99320" w14:textId="2DBE06FF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EC0DB7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CD7035E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39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FA8F77B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2AE45B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873328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2022</w:t>
      </w:r>
    </w:p>
    <w:p w14:paraId="6E1F3ABA" w14:textId="0759D39B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GROVE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fl.1504)</w:t>
      </w:r>
    </w:p>
    <w:p w14:paraId="1C179C6E" w14:textId="1A7A8C0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A5A99EB" w14:textId="30CFC11C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3028DD" w14:textId="2B9C6A06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CF9707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Aug.1504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AE1BB3E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40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0D8E8E0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6AD1C8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FEE1E4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2022</w:t>
      </w:r>
    </w:p>
    <w:p w14:paraId="2A9C2373" w14:textId="6FFA2F9E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GROVE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fl.1505)</w:t>
      </w:r>
    </w:p>
    <w:p w14:paraId="6C01A314" w14:textId="765006B0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Stone, Kent.</w:t>
      </w:r>
    </w:p>
    <w:p w14:paraId="24A20CFF" w14:textId="77D95B64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93F37A" w14:textId="0EF07BBF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371D12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9632718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41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BDFCD49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D3563F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A05194" w14:textId="77777777" w:rsidR="008F4AD0" w:rsidRDefault="008F4AD0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2022</w:t>
      </w:r>
    </w:p>
    <w:p w14:paraId="3AC7FB7F" w14:textId="0462EE22" w:rsidR="008F4AD0" w:rsidRDefault="00125445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GROVE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fl.1505)</w:t>
      </w:r>
    </w:p>
    <w:p w14:paraId="6256395C" w14:textId="4E84035D" w:rsidR="00125445" w:rsidRDefault="00125445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Sawnscomb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981F30F" w14:textId="49564BFC" w:rsidR="00125445" w:rsidRDefault="00125445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ADCB9B" w14:textId="3C68B09B" w:rsidR="00125445" w:rsidRDefault="00125445" w:rsidP="008F4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0BCE87" w14:textId="77777777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CFEC711" w14:textId="77777777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42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527AF98" w14:textId="77777777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88260C" w14:textId="77777777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286D4E" w14:textId="771D8AB1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2022</w:t>
      </w:r>
    </w:p>
    <w:p w14:paraId="435E92C6" w14:textId="5BB90758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GROVEHURST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fl.1472)</w:t>
      </w:r>
    </w:p>
    <w:p w14:paraId="645B9E06" w14:textId="6076CF72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Dartford, Kent.</w:t>
      </w:r>
    </w:p>
    <w:p w14:paraId="49012F24" w14:textId="4D7A530A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D0941A" w14:textId="24CE91BF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8F089E" w14:textId="77777777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C4A8738" w14:textId="77777777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43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2321F73" w14:textId="77777777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ED49C7" w14:textId="77777777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3450AD" w14:textId="77777777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2022</w:t>
      </w:r>
    </w:p>
    <w:p w14:paraId="23BA203C" w14:textId="3F3FBA17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GULDEFORD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fl.1508)</w:t>
      </w:r>
    </w:p>
    <w:p w14:paraId="0AD2D6A2" w14:textId="134A6881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of Hawkhurst, Kent.</w:t>
      </w:r>
    </w:p>
    <w:p w14:paraId="2897DEBA" w14:textId="65485272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8FC731" w14:textId="00D96C3C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CA532F" w14:textId="77777777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0E60074" w14:textId="77777777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44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2AC1578" w14:textId="77777777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C06055" w14:textId="77777777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3C5827" w14:textId="77777777" w:rsidR="00125445" w:rsidRDefault="00125445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2022</w:t>
      </w:r>
    </w:p>
    <w:p w14:paraId="3019ED93" w14:textId="21A21362" w:rsidR="00125445" w:rsidRDefault="00A13056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GULDEFORD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fl.1508)</w:t>
      </w:r>
    </w:p>
    <w:p w14:paraId="61CE5072" w14:textId="39AB9836" w:rsidR="00A13056" w:rsidRDefault="00A13056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High Halden, Kent.</w:t>
      </w:r>
    </w:p>
    <w:p w14:paraId="06FB1874" w14:textId="69E5BC88" w:rsidR="00A13056" w:rsidRDefault="00A13056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7E958F" w14:textId="6C3C54DB" w:rsidR="00A13056" w:rsidRDefault="00A13056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DD34F4" w14:textId="77777777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May1508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94544BE" w14:textId="77777777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45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16AF58F" w14:textId="77777777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5B1BD5" w14:textId="77777777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478CA6" w14:textId="77777777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2022</w:t>
      </w:r>
    </w:p>
    <w:p w14:paraId="61904174" w14:textId="599B20B1" w:rsidR="00A13056" w:rsidRDefault="00A13056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GYBON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2F420FF3" w14:textId="0BD80776" w:rsidR="00A13056" w:rsidRDefault="00A13056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Tenterden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79A2EB18" w14:textId="7A21DE84" w:rsidR="00A13056" w:rsidRDefault="00A13056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627640" w14:textId="5C5F384F" w:rsidR="00A13056" w:rsidRDefault="00A13056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FED065" w14:textId="77777777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Nov.1460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08D9140" w14:textId="77777777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46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20A26EF" w14:textId="77777777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845AD7" w14:textId="77777777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9DD6E8" w14:textId="77777777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2022</w:t>
      </w:r>
    </w:p>
    <w:p w14:paraId="4C001E58" w14:textId="7D2A69A2" w:rsidR="00A13056" w:rsidRDefault="00A13056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GYFFORD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fl.1473)</w:t>
      </w:r>
    </w:p>
    <w:p w14:paraId="5F23768B" w14:textId="39F22206" w:rsidR="00A13056" w:rsidRDefault="00A13056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Chalk, Kent.</w:t>
      </w:r>
    </w:p>
    <w:p w14:paraId="19101454" w14:textId="18E88D52" w:rsidR="00A13056" w:rsidRDefault="00A13056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823C1C" w14:textId="1B48D64A" w:rsidR="00A13056" w:rsidRDefault="00A13056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E37760" w14:textId="07B2FA21" w:rsidR="00A13056" w:rsidRDefault="00A13056" w:rsidP="00525E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1473</w:t>
      </w:r>
      <w:r>
        <w:rPr>
          <w:rFonts w:ascii="Times New Roman" w:hAnsi="Times New Roman" w:cs="Times New Roman"/>
          <w:sz w:val="24"/>
          <w:szCs w:val="24"/>
        </w:rPr>
        <w:tab/>
      </w:r>
      <w:r w:rsidR="00525E4B">
        <w:rPr>
          <w:rFonts w:ascii="Times New Roman" w:hAnsi="Times New Roman" w:cs="Times New Roman"/>
          <w:sz w:val="24"/>
          <w:szCs w:val="24"/>
        </w:rPr>
        <w:t>c</w:t>
      </w:r>
    </w:p>
    <w:p w14:paraId="54519FBC" w14:textId="4015E021" w:rsidR="00A13056" w:rsidRDefault="00A13056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GYLBERD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fl.1490)</w:t>
      </w:r>
    </w:p>
    <w:p w14:paraId="22443A71" w14:textId="7FF9C16B" w:rsidR="00A13056" w:rsidRDefault="00A13056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2B7E2E9E" w14:textId="22CF29E8" w:rsidR="00A13056" w:rsidRDefault="00A13056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878034" w14:textId="694DF2FA" w:rsidR="00A13056" w:rsidRDefault="00A13056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0B8637" w14:textId="77777777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Jun.</w:t>
      </w:r>
      <w:r>
        <w:rPr>
          <w:rFonts w:ascii="Times New Roman" w:hAnsi="Times New Roman" w:cs="Times New Roman"/>
          <w:sz w:val="24"/>
          <w:szCs w:val="24"/>
        </w:rPr>
        <w:tab/>
        <w:t>1490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528A6E0" w14:textId="77777777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47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https://www.kentarchaeology.org.uk/Research/Libr/Wills/NameOrder/G.htm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396B060" w14:textId="77777777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F913E9" w14:textId="77777777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7DC4F5" w14:textId="77777777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2022</w:t>
      </w:r>
    </w:p>
    <w:p w14:paraId="6E6F417A" w14:textId="7556F353" w:rsidR="00A13056" w:rsidRDefault="00A13056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IDERYKKE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fl.1508)</w:t>
      </w:r>
    </w:p>
    <w:p w14:paraId="23C1AA2B" w14:textId="68B6570C" w:rsidR="00A13056" w:rsidRDefault="00A13056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3636635E" w14:textId="5F8ED83A" w:rsidR="00A13056" w:rsidRDefault="00A13056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0A0310" w14:textId="4924360F" w:rsidR="00A13056" w:rsidRDefault="00A13056" w:rsidP="001254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671B43" w14:textId="77777777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F8D95A8" w14:textId="01A2BD57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379F5">
        <w:rPr>
          <w:rFonts w:ascii="Times New Roman" w:hAnsi="Times New Roman" w:cs="Times New Roman"/>
          <w:sz w:val="24"/>
          <w:szCs w:val="24"/>
        </w:rPr>
        <w:t>(</w:t>
      </w:r>
      <w:hyperlink r:id="rId148" w:history="1">
        <w:r w:rsidR="006379F5"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 w:rsidR="006379F5">
        <w:rPr>
          <w:rFonts w:ascii="Times New Roman" w:hAnsi="Times New Roman" w:cs="Times New Roman"/>
          <w:sz w:val="24"/>
          <w:szCs w:val="24"/>
        </w:rPr>
        <w:t>)</w:t>
      </w:r>
    </w:p>
    <w:p w14:paraId="55B33056" w14:textId="77777777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523912" w14:textId="77777777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643B9C" w14:textId="225F6595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2022</w:t>
      </w:r>
    </w:p>
    <w:p w14:paraId="40C8C14C" w14:textId="3155344E" w:rsidR="00A13056" w:rsidRDefault="00A13056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Johanna </w:t>
      </w:r>
      <w:r w:rsidR="00525E4B">
        <w:rPr>
          <w:rFonts w:ascii="Times New Roman" w:hAnsi="Times New Roman" w:cs="Times New Roman"/>
          <w:sz w:val="24"/>
          <w:szCs w:val="24"/>
          <w:u w:val="single"/>
        </w:rPr>
        <w:t>INGALDESTHORPE</w:t>
      </w:r>
      <w:r w:rsidR="00525E4B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525E4B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525E4B">
        <w:rPr>
          <w:rFonts w:ascii="Times New Roman" w:hAnsi="Times New Roman" w:cs="Times New Roman"/>
          <w:sz w:val="24"/>
          <w:szCs w:val="24"/>
        </w:rPr>
        <w:t>fl.1494)</w:t>
      </w:r>
    </w:p>
    <w:p w14:paraId="2CC462CA" w14:textId="63AF6C82" w:rsidR="00525E4B" w:rsidRDefault="00525E4B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Wickhambreaux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5BE29569" w14:textId="1E8AC359" w:rsidR="00525E4B" w:rsidRDefault="00525E4B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74FDE1" w14:textId="3F3C84B1" w:rsidR="00525E4B" w:rsidRDefault="00525E4B" w:rsidP="00A130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3275AA" w14:textId="77777777" w:rsidR="00525E4B" w:rsidRDefault="00525E4B" w:rsidP="00525E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2D8E502" w14:textId="09547D85" w:rsidR="00525E4B" w:rsidRDefault="00525E4B" w:rsidP="00525E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49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5D64716" w14:textId="77777777" w:rsidR="00525E4B" w:rsidRDefault="00525E4B" w:rsidP="00525E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71C3CC" w14:textId="77777777" w:rsidR="00525E4B" w:rsidRDefault="00525E4B" w:rsidP="00525E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715AC7" w14:textId="731389CB" w:rsidR="00525E4B" w:rsidRDefault="00525E4B" w:rsidP="00525E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2022</w:t>
      </w:r>
    </w:p>
    <w:p w14:paraId="4F9A148D" w14:textId="4A01B9BC" w:rsidR="006379F5" w:rsidRDefault="006379F5" w:rsidP="00525E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INGLOTT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fl.1508)</w:t>
      </w:r>
    </w:p>
    <w:p w14:paraId="3F3F2C60" w14:textId="28B48D22" w:rsidR="006379F5" w:rsidRDefault="006379F5" w:rsidP="00525E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31972592" w14:textId="0E89322D" w:rsidR="006379F5" w:rsidRDefault="006379F5" w:rsidP="00525E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569D8C" w14:textId="55E6DC59" w:rsidR="006379F5" w:rsidRDefault="006379F5" w:rsidP="00525E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63E351" w14:textId="77777777" w:rsidR="006379F5" w:rsidRDefault="006379F5" w:rsidP="006379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F1474DC" w14:textId="77777777" w:rsidR="006379F5" w:rsidRDefault="006379F5" w:rsidP="006379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50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ED42557" w14:textId="77777777" w:rsidR="006379F5" w:rsidRDefault="006379F5" w:rsidP="006379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A9598A" w14:textId="77777777" w:rsidR="006379F5" w:rsidRDefault="006379F5" w:rsidP="006379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DCE24A" w14:textId="77777777" w:rsidR="006379F5" w:rsidRDefault="006379F5" w:rsidP="006379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2022</w:t>
      </w:r>
    </w:p>
    <w:p w14:paraId="14A03008" w14:textId="7B00EBC7" w:rsidR="006379F5" w:rsidRDefault="006379F5" w:rsidP="006379F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ISAAK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fl.1500)</w:t>
      </w:r>
    </w:p>
    <w:p w14:paraId="6D621F49" w14:textId="47F3377F" w:rsidR="006379F5" w:rsidRDefault="006379F5" w:rsidP="006379F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Patricksbourne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58A4E3F1" w14:textId="48C98877" w:rsidR="006379F5" w:rsidRDefault="006379F5" w:rsidP="006379F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68516FE" w14:textId="6ACFFF57" w:rsidR="006379F5" w:rsidRDefault="006379F5" w:rsidP="006379F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5A83946" w14:textId="77777777" w:rsidR="006379F5" w:rsidRDefault="006379F5" w:rsidP="006379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1A9E84E" w14:textId="77777777" w:rsidR="006379F5" w:rsidRDefault="006379F5" w:rsidP="006379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51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E41C2D1" w14:textId="77777777" w:rsidR="006379F5" w:rsidRDefault="006379F5" w:rsidP="006379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DB9489" w14:textId="77777777" w:rsidR="006379F5" w:rsidRDefault="006379F5" w:rsidP="006379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DDFFA0" w14:textId="77777777" w:rsidR="006379F5" w:rsidRDefault="006379F5" w:rsidP="006379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2022</w:t>
      </w:r>
    </w:p>
    <w:p w14:paraId="48838A31" w14:textId="1DCA7A0B" w:rsidR="006379F5" w:rsidRDefault="006379F5" w:rsidP="006379F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ISELE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fl.1494)</w:t>
      </w:r>
    </w:p>
    <w:p w14:paraId="7BB8C372" w14:textId="6EB632C5" w:rsidR="006379F5" w:rsidRDefault="006379F5" w:rsidP="006379F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Sundridge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5EC6A367" w14:textId="05779FBB" w:rsidR="006379F5" w:rsidRDefault="006379F5" w:rsidP="006379F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9377F55" w14:textId="411CB4C6" w:rsidR="006379F5" w:rsidRDefault="006379F5" w:rsidP="006379F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ED3927D" w14:textId="77777777" w:rsidR="006379F5" w:rsidRDefault="006379F5" w:rsidP="006379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5A78C25" w14:textId="77777777" w:rsidR="006379F5" w:rsidRDefault="006379F5" w:rsidP="006379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52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7B82CE7" w14:textId="77777777" w:rsidR="006379F5" w:rsidRDefault="006379F5" w:rsidP="006379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9F5C01" w14:textId="77777777" w:rsidR="006379F5" w:rsidRDefault="006379F5" w:rsidP="006379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65419C" w14:textId="5084361D" w:rsidR="004C03EA" w:rsidRDefault="006379F5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2022</w:t>
      </w:r>
    </w:p>
    <w:p w14:paraId="7B1CE247" w14:textId="33170D7F" w:rsidR="0062070A" w:rsidRDefault="0062070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ISLEP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166D888C" w14:textId="024BD7F1" w:rsidR="0062070A" w:rsidRDefault="0062070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Canterbury.</w:t>
      </w:r>
    </w:p>
    <w:p w14:paraId="32A7FBEA" w14:textId="7177FECC" w:rsidR="0062070A" w:rsidRDefault="0062070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76D132" w14:textId="20443306" w:rsidR="0062070A" w:rsidRDefault="0062070A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7D954E" w14:textId="77777777" w:rsidR="0062070A" w:rsidRDefault="0062070A" w:rsidP="006207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5D59C7C" w14:textId="5298F810" w:rsidR="0062070A" w:rsidRDefault="0062070A" w:rsidP="006207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53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1716A9C" w14:textId="77777777" w:rsidR="0062070A" w:rsidRDefault="0062070A" w:rsidP="006207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E1485F" w14:textId="77777777" w:rsidR="0062070A" w:rsidRDefault="0062070A" w:rsidP="006207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C4137B" w14:textId="0713B2A0" w:rsidR="0062070A" w:rsidRDefault="0062070A" w:rsidP="006207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2022</w:t>
      </w:r>
    </w:p>
    <w:p w14:paraId="19B85056" w14:textId="5E527E8E" w:rsidR="0062070A" w:rsidRDefault="0062070A" w:rsidP="0062070A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Elyne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JACKSON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fl.1492)</w:t>
      </w:r>
      <w:r>
        <w:rPr>
          <w:rFonts w:ascii="Times New Roman" w:hAnsi="Times New Roman" w:cs="Times New Roman"/>
          <w:sz w:val="24"/>
          <w:szCs w:val="24"/>
        </w:rPr>
        <w:br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1DCDEC73" w14:textId="7FF4A99A" w:rsidR="0062070A" w:rsidRDefault="0062070A" w:rsidP="006207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1B7121" w14:textId="7FCFE650" w:rsidR="0062070A" w:rsidRDefault="0062070A" w:rsidP="006207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E555C2" w14:textId="2D26BF44" w:rsidR="00187EEB" w:rsidRDefault="0062070A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</w:r>
      <w:r w:rsidR="00187EEB">
        <w:rPr>
          <w:rFonts w:ascii="Times New Roman" w:hAnsi="Times New Roman" w:cs="Times New Roman"/>
          <w:sz w:val="24"/>
          <w:szCs w:val="24"/>
        </w:rPr>
        <w:t>She made her Will.</w:t>
      </w:r>
    </w:p>
    <w:p w14:paraId="2917F5A1" w14:textId="77777777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54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736E899" w14:textId="77777777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85F785" w14:textId="77777777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757D2A" w14:textId="428455F1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2022</w:t>
      </w:r>
    </w:p>
    <w:p w14:paraId="69E1C7E7" w14:textId="50AA53AE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Valentine JACOB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0E4AD7A1" w14:textId="1EB908E8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Marden, Kent.</w:t>
      </w:r>
    </w:p>
    <w:p w14:paraId="3B976A2C" w14:textId="3AD0F52C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5A74FE" w14:textId="12473694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200E00" w14:textId="77777777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Oct.1485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5C5C14F" w14:textId="77777777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55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E95CD17" w14:textId="77777777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E9C50B" w14:textId="77777777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392119" w14:textId="7C9EAADB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2022</w:t>
      </w:r>
    </w:p>
    <w:p w14:paraId="51057A72" w14:textId="659465B9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Elyne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JAKSON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fl.1494)</w:t>
      </w:r>
    </w:p>
    <w:p w14:paraId="090F5E46" w14:textId="22A82783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8007FFE" w14:textId="363AFDFA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2E3D56" w14:textId="58F3B3BA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426887" w14:textId="1E4FFA88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May1494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2AB0E3B4" w14:textId="77777777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56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F1C3001" w14:textId="77777777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6A785E" w14:textId="77777777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989E78" w14:textId="7D4AFD5B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2022</w:t>
      </w:r>
    </w:p>
    <w:p w14:paraId="40E696FA" w14:textId="276A348A" w:rsidR="00187EEB" w:rsidRDefault="00187EEB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JAMYS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fl.1501)</w:t>
      </w:r>
    </w:p>
    <w:p w14:paraId="306E5772" w14:textId="52ADC402" w:rsidR="00187EEB" w:rsidRDefault="008C391F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Blackmanstone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F45643B" w14:textId="54230DAA" w:rsidR="008C391F" w:rsidRDefault="008C391F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D011B1" w14:textId="4C439276" w:rsidR="008C391F" w:rsidRDefault="008C391F" w:rsidP="00187E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2B0D9B" w14:textId="77777777" w:rsidR="008C391F" w:rsidRDefault="008C391F" w:rsidP="008C39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BB5A535" w14:textId="77777777" w:rsidR="008C391F" w:rsidRDefault="008C391F" w:rsidP="008C39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57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28FE169" w14:textId="77777777" w:rsidR="008C391F" w:rsidRDefault="008C391F" w:rsidP="008C39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07B212" w14:textId="77777777" w:rsidR="008C391F" w:rsidRDefault="008C391F" w:rsidP="008C39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2C7D38" w14:textId="79916011" w:rsidR="008C391F" w:rsidRDefault="008C391F" w:rsidP="008C39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2022</w:t>
      </w:r>
    </w:p>
    <w:p w14:paraId="591F60C3" w14:textId="2AA0BBD7" w:rsidR="008C391F" w:rsidRDefault="008C391F" w:rsidP="008C39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JAMYS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fl.1502)</w:t>
      </w:r>
    </w:p>
    <w:p w14:paraId="7352F2C8" w14:textId="4111837A" w:rsidR="008C391F" w:rsidRDefault="008C391F" w:rsidP="008C39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Blackmanstone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57EDB3FD" w14:textId="551ED47D" w:rsidR="008C391F" w:rsidRDefault="008C391F" w:rsidP="008C39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CAA89D" w14:textId="6BB34368" w:rsidR="008C391F" w:rsidRDefault="008C391F" w:rsidP="008C39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830CCF" w14:textId="77777777" w:rsidR="008C391F" w:rsidRDefault="008C391F" w:rsidP="008C39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May1502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18F3067" w14:textId="77777777" w:rsidR="008C391F" w:rsidRDefault="008C391F" w:rsidP="008C39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58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D4092AC" w14:textId="77777777" w:rsidR="008C391F" w:rsidRDefault="008C391F" w:rsidP="008C39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478D41" w14:textId="77777777" w:rsidR="008C391F" w:rsidRDefault="008C391F" w:rsidP="008C39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02B601" w14:textId="53A1649E" w:rsidR="008C391F" w:rsidRDefault="008C391F" w:rsidP="008C39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 October 2022</w:t>
      </w:r>
    </w:p>
    <w:p w14:paraId="73662812" w14:textId="7D5403A5" w:rsidR="0062070A" w:rsidRDefault="007F5DD8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JEBBES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fl.1494)</w:t>
      </w:r>
    </w:p>
    <w:p w14:paraId="1B1CD1AC" w14:textId="470A687F" w:rsidR="007F5DD8" w:rsidRDefault="007F5DD8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Crayford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7557B9EF" w14:textId="4184F1F2" w:rsidR="007F5DD8" w:rsidRDefault="007F5DD8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42AEF3" w14:textId="2D3E788B" w:rsidR="007F5DD8" w:rsidRDefault="007F5DD8" w:rsidP="004C03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C78E02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0A34549" w14:textId="03F531C3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59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082C4A1" w14:textId="63BE3691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40500A" w14:textId="254B50AC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62A36F" w14:textId="01BB8209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2022</w:t>
      </w:r>
    </w:p>
    <w:p w14:paraId="11784E77" w14:textId="5609ECBC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JEKEN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fl.1463)</w:t>
      </w:r>
    </w:p>
    <w:p w14:paraId="55CBC9ED" w14:textId="6BC7865A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607A23ED" w14:textId="48C1376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77515F" w14:textId="77797303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396A63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Sep.1463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9B2F830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60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1E800F5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79A7B2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2338B2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2022</w:t>
      </w:r>
    </w:p>
    <w:p w14:paraId="093E4190" w14:textId="26C3A45E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JERVEYS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fl.1487)</w:t>
      </w:r>
    </w:p>
    <w:p w14:paraId="3A857F58" w14:textId="58878CB5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Chatham, Kent.</w:t>
      </w:r>
    </w:p>
    <w:p w14:paraId="632DD31E" w14:textId="70091E28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D6D2D4" w14:textId="5462D0E0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27C193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A39EB5D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61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B0702C8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02B51C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EAAFCB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2022</w:t>
      </w:r>
    </w:p>
    <w:p w14:paraId="6DF4149D" w14:textId="4ECDD51B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JOHNSON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fl.1500)</w:t>
      </w:r>
    </w:p>
    <w:p w14:paraId="497555EF" w14:textId="25E4696C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46AD27A1" w14:textId="7BD62BB1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572E31" w14:textId="4594089C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D82855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Oct.1500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4900671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62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453F46C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D47EC4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101380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2022</w:t>
      </w:r>
    </w:p>
    <w:p w14:paraId="5B1B1758" w14:textId="0081428A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JOP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fl.1493)</w:t>
      </w:r>
    </w:p>
    <w:p w14:paraId="79E26978" w14:textId="0EE582B3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Yalding, Kent.</w:t>
      </w:r>
    </w:p>
    <w:p w14:paraId="15D3B651" w14:textId="7605F81F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0CAE07" w14:textId="277D2A9F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310433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07AEDCB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63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70179B5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A70359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384B12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2022</w:t>
      </w:r>
    </w:p>
    <w:p w14:paraId="07D8D4B5" w14:textId="0B16B700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John JUDD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fl.1492)</w:t>
      </w:r>
    </w:p>
    <w:p w14:paraId="01773320" w14:textId="474AF729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Tonbridge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1F8A9A0" w14:textId="5B902EC6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5F3EFE" w14:textId="720060AD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3DD475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C0C80A5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64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6B00240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530F97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89F27E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2022</w:t>
      </w:r>
    </w:p>
    <w:p w14:paraId="1389B4DA" w14:textId="7F3A4E33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KARKEREGGE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fl.1498)</w:t>
      </w:r>
    </w:p>
    <w:p w14:paraId="7AD6E765" w14:textId="4BE500BD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Cranbrook, Kent.</w:t>
      </w:r>
    </w:p>
    <w:p w14:paraId="2B5A41EE" w14:textId="40A0172F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A64A1A" w14:textId="7E75B416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A8BA9C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D0BFF76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65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0543765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DDFC41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2305ED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2022</w:t>
      </w:r>
    </w:p>
    <w:p w14:paraId="048ABEBC" w14:textId="71911074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KARKEREGGE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fl.1500)</w:t>
      </w:r>
    </w:p>
    <w:p w14:paraId="65311D49" w14:textId="0268B31F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Cranbrook, Kent.</w:t>
      </w:r>
    </w:p>
    <w:p w14:paraId="05AC6117" w14:textId="41156502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D0CA4B" w14:textId="20ED823B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8715CC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Jun.</w:t>
      </w:r>
      <w:r>
        <w:rPr>
          <w:rFonts w:ascii="Times New Roman" w:hAnsi="Times New Roman" w:cs="Times New Roman"/>
          <w:sz w:val="24"/>
          <w:szCs w:val="24"/>
        </w:rPr>
        <w:tab/>
        <w:t>1500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35BDCC6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66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6314B1C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1B3DF9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255A43" w14:textId="77777777" w:rsidR="007F5DD8" w:rsidRDefault="007F5DD8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2022</w:t>
      </w:r>
    </w:p>
    <w:p w14:paraId="52A9C2F6" w14:textId="405A2AF7" w:rsidR="007F5DD8" w:rsidRDefault="00623FB6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KELSHAM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14:paraId="5E2F2710" w14:textId="60DEB640" w:rsidR="00623FB6" w:rsidRDefault="00623FB6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Headcorn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5B02A69D" w14:textId="0FBECE6C" w:rsidR="00623FB6" w:rsidRDefault="00623FB6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01C29A" w14:textId="2C935EB8" w:rsidR="00623FB6" w:rsidRDefault="00623FB6" w:rsidP="007F5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92573D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Jul.</w:t>
      </w:r>
      <w:r>
        <w:rPr>
          <w:rFonts w:ascii="Times New Roman" w:hAnsi="Times New Roman" w:cs="Times New Roman"/>
          <w:sz w:val="24"/>
          <w:szCs w:val="24"/>
        </w:rPr>
        <w:tab/>
        <w:t>1432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CA58B57" w14:textId="07622605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67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B5950BA" w14:textId="0C7AD148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BB653C" w14:textId="5627A3D5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C517F1" w14:textId="7BC7FB28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November 2022</w:t>
      </w:r>
    </w:p>
    <w:p w14:paraId="41FB36E0" w14:textId="681ED2AD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KELSHAM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14:paraId="01851F74" w14:textId="2907658D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Headcorn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1BCF9510" w14:textId="05963B31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697900" w14:textId="3C53E9AA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7FE78C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FE2AFA9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68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679E35F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14B2D0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1CC6B4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November 2022</w:t>
      </w:r>
    </w:p>
    <w:p w14:paraId="7A37F18D" w14:textId="20F75C88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KELSHYLL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14:paraId="4CA582D4" w14:textId="4C1249C4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Beckenham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74A4CD1A" w14:textId="715D43AC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FA069C" w14:textId="0FDC6285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5A36FB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0FC3EAF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69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7FD9106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B157AB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7CEF59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November 2022</w:t>
      </w:r>
    </w:p>
    <w:p w14:paraId="14BC459C" w14:textId="4474EF79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KEMBAR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fl.1489)</w:t>
      </w:r>
    </w:p>
    <w:p w14:paraId="5513D23E" w14:textId="4F8582DA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Boxley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4FF9D3B7" w14:textId="3E3BEA3F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9659C4" w14:textId="71FE76BD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D00A65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Jan.1489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82B79D1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70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6ED1872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CFBF3A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E810E7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November 2022</w:t>
      </w:r>
    </w:p>
    <w:p w14:paraId="4A1E15E3" w14:textId="0D9D8C2F" w:rsidR="00623FB6" w:rsidRDefault="00623FB6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KEMPE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fl.1508)</w:t>
      </w:r>
    </w:p>
    <w:p w14:paraId="7017A244" w14:textId="0817D7EE" w:rsidR="00623FB6" w:rsidRDefault="00623FB6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15C38394" w14:textId="089B8E80" w:rsidR="00623FB6" w:rsidRDefault="00623FB6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2B66DC9" w14:textId="3B9E9515" w:rsidR="00623FB6" w:rsidRDefault="00623FB6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CBC364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D13847C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71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0CE4284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DAA801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6C1756" w14:textId="77777777" w:rsidR="00623FB6" w:rsidRDefault="00623FB6" w:rsidP="00623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November 2022</w:t>
      </w:r>
    </w:p>
    <w:p w14:paraId="4DCA1108" w14:textId="02E3BAB8" w:rsidR="00623FB6" w:rsidRDefault="00623FB6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KEMPE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</w:t>
      </w:r>
      <w:r w:rsidR="00306913">
        <w:rPr>
          <w:rFonts w:ascii="Times New Roman" w:hAnsi="Times New Roman" w:cs="Times New Roman"/>
          <w:sz w:val="24"/>
          <w:szCs w:val="24"/>
        </w:rPr>
        <w:t>488)</w:t>
      </w:r>
    </w:p>
    <w:p w14:paraId="757EE521" w14:textId="06B05A0B" w:rsidR="00306913" w:rsidRDefault="00306913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Staplehurst, Kent.</w:t>
      </w:r>
    </w:p>
    <w:p w14:paraId="367AFCB6" w14:textId="273DAC1C" w:rsidR="00306913" w:rsidRDefault="00306913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00676C" w14:textId="1E8C4505" w:rsidR="00306913" w:rsidRDefault="00306913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071357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C7DAF65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72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CBE97C7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D157DB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2426A1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November 2022</w:t>
      </w:r>
    </w:p>
    <w:p w14:paraId="06409FCB" w14:textId="79B80F23" w:rsidR="00306913" w:rsidRDefault="00306913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KEMPE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fl.1489)</w:t>
      </w:r>
    </w:p>
    <w:p w14:paraId="25299B84" w14:textId="46D2A17E" w:rsidR="00306913" w:rsidRDefault="00306913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Staplehurst, Kent.</w:t>
      </w:r>
    </w:p>
    <w:p w14:paraId="198A2FEC" w14:textId="655D3FB5" w:rsidR="00306913" w:rsidRDefault="00306913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561EDD4" w14:textId="58EDA725" w:rsidR="00306913" w:rsidRDefault="00306913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1921AC6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Oct.1489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D19E3D7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73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54674A5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F580A1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54A483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November 2022</w:t>
      </w:r>
    </w:p>
    <w:p w14:paraId="30321B12" w14:textId="1AAC6008" w:rsidR="00306913" w:rsidRDefault="00306913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KEMPE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fl.1495)</w:t>
      </w:r>
    </w:p>
    <w:p w14:paraId="61ECE0D4" w14:textId="7C3EA1F4" w:rsidR="00306913" w:rsidRDefault="00306913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09D8150A" w14:textId="41ABDCCD" w:rsidR="00306913" w:rsidRDefault="00306913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94278D7" w14:textId="0622BE2E" w:rsidR="00306913" w:rsidRDefault="00306913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FD9C7D0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Dec.1495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0D34A42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74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4D49BB2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65CDB5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9194FD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November 2022</w:t>
      </w:r>
    </w:p>
    <w:p w14:paraId="7DE697BD" w14:textId="10B262CC" w:rsidR="00306913" w:rsidRDefault="00306913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KEMPTON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fl.1464)</w:t>
      </w:r>
    </w:p>
    <w:p w14:paraId="2684EB20" w14:textId="5B5EAE86" w:rsidR="00306913" w:rsidRDefault="00306913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Milton, Kent.</w:t>
      </w:r>
    </w:p>
    <w:p w14:paraId="5A5A36A6" w14:textId="51EF74B1" w:rsidR="00306913" w:rsidRDefault="00306913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A5C83D6" w14:textId="7A3AAB44" w:rsidR="00306913" w:rsidRDefault="00306913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3F1C882" w14:textId="75FC700B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1464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2DA5F281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75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254F915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E479A4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1B4857" w14:textId="706345DD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November 2022</w:t>
      </w:r>
    </w:p>
    <w:p w14:paraId="2B7C1078" w14:textId="23D1DE56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KENBAR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fl.1487)</w:t>
      </w:r>
    </w:p>
    <w:p w14:paraId="454B427D" w14:textId="1240CC03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Boxley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5ADF58E5" w14:textId="45621FCF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6B2123" w14:textId="08E32CDC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444DED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F6E72BD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76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B3476E1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C174BF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A8A983" w14:textId="77777777" w:rsidR="00306913" w:rsidRDefault="00306913" w:rsidP="00306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November 2022</w:t>
      </w:r>
    </w:p>
    <w:p w14:paraId="37C93994" w14:textId="497F2CD2" w:rsidR="00306913" w:rsidRDefault="00255FAD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KENDALE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2EE75C4A" w14:textId="12F4E9BC" w:rsidR="00255FAD" w:rsidRDefault="00255FAD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Boxley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58B78E83" w14:textId="14E320CB" w:rsidR="00255FAD" w:rsidRDefault="00255FAD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86DC01E" w14:textId="55703DD3" w:rsidR="00255FAD" w:rsidRDefault="00255FAD" w:rsidP="00623F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A33A20D" w14:textId="77777777" w:rsidR="00255FAD" w:rsidRDefault="00255FAD" w:rsidP="00255F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9DC8704" w14:textId="77777777" w:rsidR="00255FAD" w:rsidRDefault="00255FAD" w:rsidP="00255F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77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C348A6F" w14:textId="77777777" w:rsidR="00255FAD" w:rsidRDefault="00255FAD" w:rsidP="00255F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AF7FF7" w14:textId="77777777" w:rsidR="00255FAD" w:rsidRDefault="00255FAD" w:rsidP="00255F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00BC51" w14:textId="20C02D72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November 2022</w:t>
      </w:r>
    </w:p>
    <w:p w14:paraId="079C3A05" w14:textId="2F24829F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KENET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fl.1506)</w:t>
      </w:r>
    </w:p>
    <w:p w14:paraId="26B3D685" w14:textId="04B72D2D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024CD7B7" w14:textId="58FC3C14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F99B8BD" w14:textId="2751039A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7931277" w14:textId="77777777" w:rsidR="00255FAD" w:rsidRDefault="00255FAD" w:rsidP="00255F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0381328" w14:textId="77777777" w:rsidR="00255FAD" w:rsidRDefault="00255FAD" w:rsidP="00255F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78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243BAA6" w14:textId="77777777" w:rsidR="00255FAD" w:rsidRDefault="00255FAD" w:rsidP="00255F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5C5955" w14:textId="77777777" w:rsidR="00255FAD" w:rsidRDefault="00255FAD" w:rsidP="00255F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DBE26E" w14:textId="77777777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November 2022</w:t>
      </w:r>
    </w:p>
    <w:p w14:paraId="6A03F5B9" w14:textId="1106CDB2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KENETT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fl.1498)</w:t>
      </w:r>
    </w:p>
    <w:p w14:paraId="4D0DEFFE" w14:textId="728D6C58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3682692D" w14:textId="4409AAE7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1EE4BAA" w14:textId="6DD99A3D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1846566" w14:textId="77777777" w:rsidR="00255FAD" w:rsidRDefault="00255FAD" w:rsidP="00255F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Jul.</w:t>
      </w:r>
      <w:r>
        <w:rPr>
          <w:rFonts w:ascii="Times New Roman" w:hAnsi="Times New Roman" w:cs="Times New Roman"/>
          <w:sz w:val="24"/>
          <w:szCs w:val="24"/>
        </w:rPr>
        <w:tab/>
        <w:t>1498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F32B540" w14:textId="77777777" w:rsidR="00255FAD" w:rsidRDefault="00255FAD" w:rsidP="00255F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79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7601EC3" w14:textId="77777777" w:rsidR="00255FAD" w:rsidRDefault="00255FAD" w:rsidP="00255F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88CF64" w14:textId="77777777" w:rsidR="00255FAD" w:rsidRDefault="00255FAD" w:rsidP="00255F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892424" w14:textId="77777777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November 2022</w:t>
      </w:r>
    </w:p>
    <w:p w14:paraId="4FFEFC10" w14:textId="1E9E78BE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KENT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14:paraId="408AE52B" w14:textId="5FDBA3E5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Greenhithe, Kent.</w:t>
      </w:r>
    </w:p>
    <w:p w14:paraId="082B7EBB" w14:textId="07A98D0D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E94D948" w14:textId="7F60636A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F1BFF54" w14:textId="77777777" w:rsidR="00255FAD" w:rsidRDefault="00255FAD" w:rsidP="00255F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01F221E" w14:textId="77777777" w:rsidR="00255FAD" w:rsidRDefault="00255FAD" w:rsidP="00255F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80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56CA240" w14:textId="77777777" w:rsidR="00255FAD" w:rsidRDefault="00255FAD" w:rsidP="00255F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996AC9" w14:textId="77777777" w:rsidR="00255FAD" w:rsidRDefault="00255FAD" w:rsidP="00255F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A26C52" w14:textId="77777777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November 2022</w:t>
      </w:r>
    </w:p>
    <w:p w14:paraId="2FD2C58E" w14:textId="3E1FAE6F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KENT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6073C02C" w14:textId="2EFC7C48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Headcorn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73891E0" w14:textId="40410F4C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AF4B70B" w14:textId="391EF212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093651" w14:textId="77777777" w:rsidR="00255FAD" w:rsidRDefault="00255FAD" w:rsidP="00255F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07565C3" w14:textId="77777777" w:rsidR="00255FAD" w:rsidRDefault="00255FAD" w:rsidP="00255F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81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2CDEDB6" w14:textId="77777777" w:rsidR="00255FAD" w:rsidRDefault="00255FAD" w:rsidP="00255F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255356" w14:textId="77777777" w:rsidR="00255FAD" w:rsidRDefault="00255FAD" w:rsidP="00255F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FAB327" w14:textId="77777777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November 2022</w:t>
      </w:r>
    </w:p>
    <w:p w14:paraId="7339648B" w14:textId="60F79544" w:rsidR="00255FAD" w:rsidRDefault="00255FAD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KENT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152631FD" w14:textId="2953B02E" w:rsidR="00255FAD" w:rsidRDefault="00C77F69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Headcorn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0A9A9DD8" w14:textId="68A625BB" w:rsidR="00C77F69" w:rsidRDefault="00C77F69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90274F6" w14:textId="7E4DEF22" w:rsidR="00C77F69" w:rsidRDefault="00C77F69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EEA1EFA" w14:textId="77777777" w:rsidR="00C77F69" w:rsidRDefault="00C77F69" w:rsidP="00C77F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6B34C03" w14:textId="77777777" w:rsidR="00C77F69" w:rsidRDefault="00C77F69" w:rsidP="00C77F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82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777FE35" w14:textId="77777777" w:rsidR="00C77F69" w:rsidRDefault="00C77F69" w:rsidP="00C77F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601F7B" w14:textId="77777777" w:rsidR="00C77F69" w:rsidRDefault="00C77F69" w:rsidP="00C77F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A47E8F" w14:textId="77777777" w:rsidR="00C77F69" w:rsidRDefault="00C77F69" w:rsidP="00C77F6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November 2022</w:t>
      </w:r>
    </w:p>
    <w:p w14:paraId="0EDBEF87" w14:textId="7E98A36A" w:rsidR="00C77F69" w:rsidRDefault="00C77F69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KENYNGTHORP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fl.1470)</w:t>
      </w:r>
    </w:p>
    <w:p w14:paraId="40C21810" w14:textId="440AD296" w:rsidR="00C77F69" w:rsidRDefault="00C77F69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Sandwich, Kent.</w:t>
      </w:r>
    </w:p>
    <w:p w14:paraId="6E3DA991" w14:textId="4E9F2127" w:rsidR="00C77F69" w:rsidRDefault="00C77F69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9C7AA36" w14:textId="0BD9B9AE" w:rsidR="00C77F69" w:rsidRDefault="00C77F69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62ADA3B" w14:textId="77777777" w:rsidR="00C77F69" w:rsidRDefault="00C77F69" w:rsidP="00C77F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502B844" w14:textId="77777777" w:rsidR="00C77F69" w:rsidRDefault="00C77F69" w:rsidP="00C77F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83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463D056" w14:textId="77777777" w:rsidR="00C77F69" w:rsidRDefault="00C77F69" w:rsidP="00C77F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3C3F98" w14:textId="77777777" w:rsidR="00C77F69" w:rsidRDefault="00C77F69" w:rsidP="00C77F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608794" w14:textId="77777777" w:rsidR="00C77F69" w:rsidRDefault="00C77F69" w:rsidP="00C77F6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November 2022</w:t>
      </w:r>
    </w:p>
    <w:p w14:paraId="3AB4F671" w14:textId="7A09687C" w:rsidR="00C77F69" w:rsidRDefault="00C77F69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KETYLL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fl.1505)</w:t>
      </w:r>
    </w:p>
    <w:p w14:paraId="55FA4B1E" w14:textId="55E33D65" w:rsidR="00C77F69" w:rsidRDefault="00C77F69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Southfleet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09B7369E" w14:textId="54B70697" w:rsidR="00C77F69" w:rsidRDefault="00C77F69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C84BBBB" w14:textId="5B22A57C" w:rsidR="00C77F69" w:rsidRDefault="00C77F69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494459" w14:textId="77777777" w:rsidR="00C77F69" w:rsidRDefault="00C77F69" w:rsidP="00C77F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1505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7CFC168" w14:textId="77777777" w:rsidR="00C77F69" w:rsidRDefault="00C77F69" w:rsidP="00C77F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84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83B79AA" w14:textId="77777777" w:rsidR="00C77F69" w:rsidRDefault="00C77F69" w:rsidP="00C77F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B74227" w14:textId="77777777" w:rsidR="00C77F69" w:rsidRDefault="00C77F69" w:rsidP="00C77F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71B25F" w14:textId="77777777" w:rsidR="00C77F69" w:rsidRDefault="00C77F69" w:rsidP="00C77F6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November 2022</w:t>
      </w:r>
    </w:p>
    <w:p w14:paraId="5B337ADC" w14:textId="1C6B1269" w:rsidR="00C77F69" w:rsidRDefault="00C77F69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KIPPYRYNG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fl.1509)</w:t>
      </w:r>
    </w:p>
    <w:p w14:paraId="52AE059C" w14:textId="7209DF75" w:rsidR="00C77F69" w:rsidRDefault="00C77F69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Brenchley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7FCE913F" w14:textId="32A726EF" w:rsidR="00C77F69" w:rsidRDefault="00C77F69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18D5AD7" w14:textId="36E2D6E7" w:rsidR="00C77F69" w:rsidRDefault="00C77F69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8ED4A78" w14:textId="77777777" w:rsidR="00C77F69" w:rsidRDefault="00C77F69" w:rsidP="00C77F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24EC61E" w14:textId="77777777" w:rsidR="00C77F69" w:rsidRDefault="00C77F69" w:rsidP="00C77F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85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31355A6" w14:textId="77777777" w:rsidR="00C77F69" w:rsidRDefault="00C77F69" w:rsidP="00C77F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C9989A" w14:textId="77777777" w:rsidR="00C77F69" w:rsidRDefault="00C77F69" w:rsidP="00C77F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EFF082" w14:textId="77777777" w:rsidR="00C77F69" w:rsidRDefault="00C77F69" w:rsidP="00C77F6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November 2022</w:t>
      </w:r>
    </w:p>
    <w:p w14:paraId="375B2BDE" w14:textId="176D035E" w:rsidR="00C77F69" w:rsidRDefault="007938B0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Lucy KNIGHT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fl.1444)</w:t>
      </w:r>
    </w:p>
    <w:p w14:paraId="4C26ECE9" w14:textId="6E94CE10" w:rsidR="007938B0" w:rsidRDefault="007938B0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Erith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5DB22E00" w14:textId="179BAF50" w:rsidR="007938B0" w:rsidRDefault="007938B0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AA14676" w14:textId="2818F1C3" w:rsidR="007938B0" w:rsidRDefault="007938B0" w:rsidP="00255F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95FE1A6" w14:textId="77777777" w:rsidR="007938B0" w:rsidRDefault="007938B0" w:rsidP="007938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E609DF4" w14:textId="77777777" w:rsidR="007938B0" w:rsidRDefault="007938B0" w:rsidP="007938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86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B989533" w14:textId="77777777" w:rsidR="007938B0" w:rsidRDefault="007938B0" w:rsidP="007938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A08D3B" w14:textId="77777777" w:rsidR="007938B0" w:rsidRDefault="007938B0" w:rsidP="007938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FF97F6" w14:textId="663688DF" w:rsidR="007938B0" w:rsidRDefault="007938B0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November 2022</w:t>
      </w:r>
    </w:p>
    <w:p w14:paraId="552DD23D" w14:textId="0DDC65A0" w:rsidR="007938B0" w:rsidRDefault="007938B0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KNIGHT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fl.1490)</w:t>
      </w:r>
    </w:p>
    <w:p w14:paraId="5B3362CC" w14:textId="32B90FC7" w:rsidR="007938B0" w:rsidRDefault="007938B0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Chiddingstone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009F11CD" w14:textId="717A840A" w:rsidR="007938B0" w:rsidRDefault="007938B0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287809" w14:textId="1F91AECA" w:rsidR="007938B0" w:rsidRDefault="007938B0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7517E1" w14:textId="77777777" w:rsidR="007938B0" w:rsidRDefault="007938B0" w:rsidP="007938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F21D1D4" w14:textId="77777777" w:rsidR="007938B0" w:rsidRDefault="007938B0" w:rsidP="007938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87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F7B899B" w14:textId="77777777" w:rsidR="007938B0" w:rsidRDefault="007938B0" w:rsidP="007938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5AE61D" w14:textId="77777777" w:rsidR="007938B0" w:rsidRDefault="007938B0" w:rsidP="007938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3AA21B" w14:textId="77777777" w:rsidR="007938B0" w:rsidRDefault="007938B0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November 2022</w:t>
      </w:r>
    </w:p>
    <w:p w14:paraId="32EB33BB" w14:textId="15986607" w:rsidR="007938B0" w:rsidRDefault="007938B0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KNYVETT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fl.1476)</w:t>
      </w:r>
    </w:p>
    <w:p w14:paraId="128EE087" w14:textId="34CD7FC4" w:rsidR="007938B0" w:rsidRDefault="007938B0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Newington, Kent.</w:t>
      </w:r>
    </w:p>
    <w:p w14:paraId="4AAB59B8" w14:textId="2A9DC7AE" w:rsidR="007938B0" w:rsidRDefault="007938B0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2021DE7" w14:textId="2641E988" w:rsidR="007938B0" w:rsidRDefault="007938B0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FA7EFE5" w14:textId="77777777" w:rsidR="007938B0" w:rsidRDefault="007938B0" w:rsidP="007938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8AAEA53" w14:textId="77777777" w:rsidR="007938B0" w:rsidRDefault="007938B0" w:rsidP="007938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88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FEC4C98" w14:textId="77777777" w:rsidR="007938B0" w:rsidRDefault="007938B0" w:rsidP="007938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431FE8" w14:textId="77777777" w:rsidR="007938B0" w:rsidRDefault="007938B0" w:rsidP="007938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2C0C6D" w14:textId="77777777" w:rsidR="007938B0" w:rsidRDefault="007938B0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November 2022</w:t>
      </w:r>
    </w:p>
    <w:p w14:paraId="49A8CC3E" w14:textId="0271C143" w:rsidR="007938B0" w:rsidRDefault="007938B0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Letitia </w:t>
      </w:r>
      <w:r w:rsidR="003B3C58">
        <w:rPr>
          <w:rFonts w:ascii="Times New Roman" w:hAnsi="Times New Roman" w:cs="Times New Roman"/>
          <w:sz w:val="24"/>
          <w:szCs w:val="24"/>
          <w:u w:val="single"/>
        </w:rPr>
        <w:t>KRYEL</w:t>
      </w:r>
      <w:r w:rsidR="003B3C58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3B3C5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3B3C58">
        <w:rPr>
          <w:rFonts w:ascii="Times New Roman" w:hAnsi="Times New Roman" w:cs="Times New Roman"/>
          <w:sz w:val="24"/>
          <w:szCs w:val="24"/>
        </w:rPr>
        <w:t>fl.1408)</w:t>
      </w:r>
    </w:p>
    <w:p w14:paraId="610FE53B" w14:textId="5B64C849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Langdon, Kent.</w:t>
      </w:r>
    </w:p>
    <w:p w14:paraId="44648D1C" w14:textId="608636EC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7F5EE14" w14:textId="50BB2FC9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98BC3A6" w14:textId="75D8227C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11DDA3F4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89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EE789A6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98A67C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379C37" w14:textId="77777777" w:rsidR="003B3C58" w:rsidRDefault="003B3C58" w:rsidP="003B3C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November 2022</w:t>
      </w:r>
    </w:p>
    <w:p w14:paraId="3825068A" w14:textId="109289EF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Johanna KYNG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fl.1464)</w:t>
      </w:r>
    </w:p>
    <w:p w14:paraId="60C24746" w14:textId="78E2DB6B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Teynham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2089620" w14:textId="0E742604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8E31982" w14:textId="5B565097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FB5EE21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17D5C94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90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1557C86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96E397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A5F990" w14:textId="77777777" w:rsidR="003B3C58" w:rsidRDefault="003B3C58" w:rsidP="003B3C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November 2022</w:t>
      </w:r>
    </w:p>
    <w:p w14:paraId="195E8BD2" w14:textId="455E462D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KYNG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fl.1505)</w:t>
      </w:r>
    </w:p>
    <w:p w14:paraId="4CB6FF4B" w14:textId="205B3872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Strood, Kent.</w:t>
      </w:r>
    </w:p>
    <w:p w14:paraId="66913485" w14:textId="6B98BA9D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D3C133E" w14:textId="64BB1540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7E52236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C5E27DE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91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32C369B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37B2AC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CE4C93" w14:textId="77777777" w:rsidR="003B3C58" w:rsidRDefault="003B3C58" w:rsidP="003B3C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November 2022</w:t>
      </w:r>
    </w:p>
    <w:p w14:paraId="782B2F62" w14:textId="7BEED847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KYNGESTON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fl.1505)</w:t>
      </w:r>
    </w:p>
    <w:p w14:paraId="14EC1B79" w14:textId="5DE497AA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Crayford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59B4B12" w14:textId="519BC41C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FBF4674" w14:textId="47FEB9A4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5BA0F19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DE22B76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92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8AA57F5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FD4936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EE9C72" w14:textId="77777777" w:rsidR="003B3C58" w:rsidRDefault="003B3C58" w:rsidP="003B3C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November 2022</w:t>
      </w:r>
    </w:p>
    <w:p w14:paraId="122498D4" w14:textId="719B315C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Cecilia KYRRELL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fl.1472)</w:t>
      </w:r>
    </w:p>
    <w:p w14:paraId="69C19D71" w14:textId="484F0914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Westenhanger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1B1C1A83" w14:textId="2031C9B1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1134453" w14:textId="4B30E065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6203F07" w14:textId="7F268745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</w:r>
      <w:r w:rsidR="00D97261">
        <w:rPr>
          <w:rFonts w:ascii="Times New Roman" w:hAnsi="Times New Roman" w:cs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e made h</w:t>
      </w:r>
      <w:r w:rsidR="00D97261">
        <w:rPr>
          <w:rFonts w:ascii="Times New Roman" w:hAnsi="Times New Roman" w:cs="Times New Roman"/>
          <w:sz w:val="24"/>
          <w:szCs w:val="24"/>
        </w:rPr>
        <w:t>er</w:t>
      </w:r>
      <w:r>
        <w:rPr>
          <w:rFonts w:ascii="Times New Roman" w:hAnsi="Times New Roman" w:cs="Times New Roman"/>
          <w:sz w:val="24"/>
          <w:szCs w:val="24"/>
        </w:rPr>
        <w:t xml:space="preserve"> Will.</w:t>
      </w:r>
    </w:p>
    <w:p w14:paraId="1E1EA9EA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93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9693C98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464ABD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AE255B" w14:textId="77777777" w:rsidR="003B3C58" w:rsidRDefault="003B3C58" w:rsidP="003B3C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November 2022</w:t>
      </w:r>
    </w:p>
    <w:p w14:paraId="2D1D5E08" w14:textId="2B95DF37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KYRTON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fl.1464)</w:t>
      </w:r>
    </w:p>
    <w:p w14:paraId="2FA10517" w14:textId="4F5D51E6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Cray, Kent.</w:t>
      </w:r>
    </w:p>
    <w:p w14:paraId="4A1BD5B2" w14:textId="28E1F225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F133F2B" w14:textId="206B4AA3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5337D49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35A20C6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94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https://www.kentarchaeology.org.uk/Research/Libr/Wills/NameOrder/IJK.htm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3A8422B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FF3739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F66A1D" w14:textId="77777777" w:rsidR="003B3C58" w:rsidRDefault="003B3C58" w:rsidP="003B3C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November 2022</w:t>
      </w:r>
    </w:p>
    <w:p w14:paraId="4F1B05FD" w14:textId="5D24BE56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PACHET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65A6DE5A" w14:textId="7A6EC236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Canterbury.</w:t>
      </w:r>
    </w:p>
    <w:p w14:paraId="061D89E2" w14:textId="363F44BF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43D1C38" w14:textId="2770591A" w:rsidR="003B3C58" w:rsidRDefault="003B3C58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6F7DE75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E1DD2B1" w14:textId="5377D35B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195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928C63E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49E866" w14:textId="77777777" w:rsidR="003B3C58" w:rsidRDefault="003B3C58" w:rsidP="003B3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6593E1" w14:textId="04204F8A" w:rsidR="003B3C58" w:rsidRDefault="003B3C58" w:rsidP="003B3C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November 2022</w:t>
      </w:r>
    </w:p>
    <w:p w14:paraId="66982325" w14:textId="3338D1C7" w:rsidR="00D97261" w:rsidRDefault="00D97261" w:rsidP="003B3C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PAGE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25D4911E" w14:textId="1DADA865" w:rsidR="00D97261" w:rsidRDefault="00D97261" w:rsidP="003B3C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Horton, Kent.</w:t>
      </w:r>
    </w:p>
    <w:p w14:paraId="2A21E91C" w14:textId="71F89669" w:rsidR="00D97261" w:rsidRDefault="00D97261" w:rsidP="003B3C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8AF1FAC" w14:textId="215EE81F" w:rsidR="00D97261" w:rsidRDefault="00D97261" w:rsidP="003B3C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6E831A1" w14:textId="77777777" w:rsidR="00D97261" w:rsidRDefault="00D97261" w:rsidP="00D972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4C4CEAD" w14:textId="77777777" w:rsidR="00D97261" w:rsidRDefault="00D97261" w:rsidP="00D972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196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D396684" w14:textId="77777777" w:rsidR="00D97261" w:rsidRDefault="00D97261" w:rsidP="00D972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1E9B1C" w14:textId="77777777" w:rsidR="00D97261" w:rsidRDefault="00D97261" w:rsidP="00D972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31741D" w14:textId="77777777" w:rsidR="00D97261" w:rsidRDefault="00D97261" w:rsidP="00D9726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November 2022</w:t>
      </w:r>
    </w:p>
    <w:p w14:paraId="1C16FC3C" w14:textId="008D1648" w:rsidR="003B3C58" w:rsidRDefault="0051239C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PAIGE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fl.1500)</w:t>
      </w:r>
    </w:p>
    <w:p w14:paraId="3F9C6ED2" w14:textId="07B03639" w:rsidR="0051239C" w:rsidRDefault="0051239C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Shorne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0E1CED32" w14:textId="06C44B65" w:rsidR="0051239C" w:rsidRDefault="0051239C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38D05F5" w14:textId="442A5E8C" w:rsidR="0051239C" w:rsidRDefault="0051239C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954543C" w14:textId="77777777" w:rsidR="0051239C" w:rsidRDefault="0051239C" w:rsidP="005123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330478F" w14:textId="77777777" w:rsidR="0051239C" w:rsidRDefault="0051239C" w:rsidP="005123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197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E35F08D" w14:textId="77777777" w:rsidR="0051239C" w:rsidRDefault="0051239C" w:rsidP="005123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59FC28" w14:textId="77777777" w:rsidR="0051239C" w:rsidRDefault="0051239C" w:rsidP="005123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2B6772" w14:textId="11CE62F7" w:rsidR="0051239C" w:rsidRDefault="0051239C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November 2022</w:t>
      </w:r>
    </w:p>
    <w:p w14:paraId="35B750AF" w14:textId="1B798E56" w:rsidR="0051239C" w:rsidRDefault="0051239C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PALMER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fl.1504)</w:t>
      </w:r>
    </w:p>
    <w:p w14:paraId="21562BD2" w14:textId="7171A82B" w:rsidR="0051239C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304D7F25" w14:textId="28137C4B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E941886" w14:textId="627D86E6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A34BDD0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462C69B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198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C69ED51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C2216D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894D1B" w14:textId="77777777" w:rsidR="00B434E8" w:rsidRDefault="00B434E8" w:rsidP="00B434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November 2022</w:t>
      </w:r>
    </w:p>
    <w:p w14:paraId="04AD0491" w14:textId="75B12A7F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PALMER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fl.1452)</w:t>
      </w:r>
    </w:p>
    <w:p w14:paraId="28B8440C" w14:textId="71CB1B3D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Aylesford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17E0DEAF" w14:textId="28CBAC3A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9AFFF1" w14:textId="5D599658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2D4C43B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778F5D6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199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67BC386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08A8AC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3BA2C7" w14:textId="77777777" w:rsidR="00B434E8" w:rsidRDefault="00B434E8" w:rsidP="00B434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November 2022</w:t>
      </w:r>
    </w:p>
    <w:p w14:paraId="50E986FC" w14:textId="177EDC5D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PALTER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78D8873E" w14:textId="0A5F56FE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Dartford, Kent.</w:t>
      </w:r>
    </w:p>
    <w:p w14:paraId="0698FD1C" w14:textId="34990894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3740767" w14:textId="254CD7C8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874226D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A59B340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00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E3E5744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A6D4AC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39A5D2" w14:textId="77777777" w:rsidR="00B434E8" w:rsidRDefault="00B434E8" w:rsidP="00B434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November 2022</w:t>
      </w:r>
    </w:p>
    <w:p w14:paraId="0FFED393" w14:textId="268A4F8F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PALYNG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14:paraId="231AEAFB" w14:textId="22FA1E2E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Sandwich, Kent.</w:t>
      </w:r>
    </w:p>
    <w:p w14:paraId="7064A2C0" w14:textId="5FC489FF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1EEEB5C" w14:textId="15C7D53B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31E51C7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D341D79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01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35BB786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9C603B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247507" w14:textId="77777777" w:rsidR="00B434E8" w:rsidRDefault="00B434E8" w:rsidP="00B434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November 2022</w:t>
      </w:r>
    </w:p>
    <w:p w14:paraId="2E4C03BD" w14:textId="1669F8B3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PARGATE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fl.1499)</w:t>
      </w:r>
    </w:p>
    <w:p w14:paraId="7A76A265" w14:textId="62774896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15289390" w14:textId="50B1B276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C1826B8" w14:textId="5592301E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873C9D5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Jun.1499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D129458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02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CD1D501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E54376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59ACE7" w14:textId="77777777" w:rsidR="00B434E8" w:rsidRDefault="00B434E8" w:rsidP="00B434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November 2022</w:t>
      </w:r>
    </w:p>
    <w:p w14:paraId="644CCF7B" w14:textId="606936FF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PARKER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fl.1412)</w:t>
      </w:r>
    </w:p>
    <w:p w14:paraId="3F6FAE40" w14:textId="55AC63E3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Canterbury.</w:t>
      </w:r>
    </w:p>
    <w:p w14:paraId="5180E4AA" w14:textId="58D1287F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B0B68B3" w14:textId="2FBC8FB1" w:rsidR="00B434E8" w:rsidRDefault="00B434E8" w:rsidP="00512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6529CA9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A50ECF1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03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D9EA275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CB323A" w14:textId="77777777" w:rsidR="00B434E8" w:rsidRDefault="00B434E8" w:rsidP="00B434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6E48F7" w14:textId="4ECDFB2B" w:rsidR="001355F6" w:rsidRDefault="00B434E8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November 2022</w:t>
      </w:r>
    </w:p>
    <w:p w14:paraId="4F298074" w14:textId="6E21B082" w:rsidR="001355F6" w:rsidRDefault="001355F6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PARKER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1D7D54E1" w14:textId="785E3509" w:rsidR="001355F6" w:rsidRDefault="001355F6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Middleton, Kent.</w:t>
      </w:r>
    </w:p>
    <w:p w14:paraId="51259F91" w14:textId="2B675CE9" w:rsidR="001355F6" w:rsidRDefault="001355F6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7642B50" w14:textId="18DE7FA5" w:rsidR="001355F6" w:rsidRDefault="001355F6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43700E9" w14:textId="77777777" w:rsidR="001355F6" w:rsidRDefault="001355F6" w:rsidP="001355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D2AABAF" w14:textId="77777777" w:rsidR="001355F6" w:rsidRDefault="001355F6" w:rsidP="001355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04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9092587" w14:textId="77777777" w:rsidR="001355F6" w:rsidRDefault="001355F6" w:rsidP="001355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F1746D" w14:textId="77777777" w:rsidR="001355F6" w:rsidRDefault="001355F6" w:rsidP="001355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0C3EE8" w14:textId="36C57D2D" w:rsidR="001355F6" w:rsidRDefault="001355F6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8 November 2022</w:t>
      </w:r>
    </w:p>
    <w:p w14:paraId="515FEED4" w14:textId="3FEA2694" w:rsidR="001355F6" w:rsidRDefault="001355F6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PARKER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fl.1495)</w:t>
      </w:r>
    </w:p>
    <w:p w14:paraId="14D6DED3" w14:textId="5EDC66F6" w:rsidR="001355F6" w:rsidRDefault="001355F6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4866D9F6" w14:textId="2CC4901B" w:rsidR="001355F6" w:rsidRDefault="001355F6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BD91834" w14:textId="228245CE" w:rsidR="001355F6" w:rsidRDefault="001355F6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6BF45C" w14:textId="77777777" w:rsidR="001355F6" w:rsidRDefault="001355F6" w:rsidP="001355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Jul.</w:t>
      </w:r>
      <w:r>
        <w:rPr>
          <w:rFonts w:ascii="Times New Roman" w:hAnsi="Times New Roman" w:cs="Times New Roman"/>
          <w:sz w:val="24"/>
          <w:szCs w:val="24"/>
        </w:rPr>
        <w:tab/>
        <w:t>1495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48A53C7" w14:textId="77777777" w:rsidR="001355F6" w:rsidRDefault="001355F6" w:rsidP="001355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05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9BCBCE1" w14:textId="77777777" w:rsidR="001355F6" w:rsidRDefault="001355F6" w:rsidP="001355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A6D770" w14:textId="77777777" w:rsidR="001355F6" w:rsidRDefault="001355F6" w:rsidP="001355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A3930B" w14:textId="77777777" w:rsidR="001355F6" w:rsidRDefault="001355F6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November 2022</w:t>
      </w:r>
    </w:p>
    <w:p w14:paraId="7ABCAB2D" w14:textId="4535AC1A" w:rsidR="001355F6" w:rsidRDefault="006E0828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PARMENTER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37183657" w14:textId="12A9BD9F" w:rsidR="006E0828" w:rsidRDefault="006E0828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Adisham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14DC4A3E" w14:textId="6218D8F4" w:rsidR="006E0828" w:rsidRDefault="006E0828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E47FDD3" w14:textId="5AE18B26" w:rsidR="006E0828" w:rsidRDefault="006E0828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BAC292F" w14:textId="77777777" w:rsidR="006E0828" w:rsidRDefault="006E0828" w:rsidP="006E08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6B4BD54" w14:textId="77777777" w:rsidR="006E0828" w:rsidRDefault="006E0828" w:rsidP="006E08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06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ECFFD68" w14:textId="77777777" w:rsidR="006E0828" w:rsidRDefault="006E0828" w:rsidP="006E08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3959F9" w14:textId="77777777" w:rsidR="006E0828" w:rsidRDefault="006E0828" w:rsidP="006E08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3D5B1B" w14:textId="77777777" w:rsidR="006E0828" w:rsidRDefault="006E0828" w:rsidP="006E082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November 2022</w:t>
      </w:r>
    </w:p>
    <w:p w14:paraId="19A4289E" w14:textId="55C5092D" w:rsidR="006E0828" w:rsidRDefault="006E0828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PARMENTER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02FDE6EE" w14:textId="3049E3E7" w:rsidR="006E0828" w:rsidRDefault="006E0828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Wingham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1DB8F281" w14:textId="5B3C13AE" w:rsidR="006E0828" w:rsidRDefault="006E0828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CBEBBB" w14:textId="6C1F1F86" w:rsidR="006E0828" w:rsidRDefault="006E0828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6F933F8" w14:textId="77777777" w:rsidR="006E0828" w:rsidRDefault="006E0828" w:rsidP="006E08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14B671F" w14:textId="77777777" w:rsidR="006E0828" w:rsidRDefault="006E0828" w:rsidP="006E08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07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4BFC250" w14:textId="77777777" w:rsidR="006E0828" w:rsidRDefault="006E0828" w:rsidP="006E08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8E5DCA" w14:textId="77777777" w:rsidR="006E0828" w:rsidRDefault="006E0828" w:rsidP="006E08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B0E959" w14:textId="77777777" w:rsidR="006E0828" w:rsidRDefault="006E0828" w:rsidP="006E082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November 2022</w:t>
      </w:r>
    </w:p>
    <w:p w14:paraId="01095989" w14:textId="65FE9059" w:rsidR="006E0828" w:rsidRDefault="006E0828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PARVERS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fl.1492)</w:t>
      </w:r>
    </w:p>
    <w:p w14:paraId="71F4A076" w14:textId="5637B090" w:rsidR="006E0828" w:rsidRDefault="006E0828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Addington, Kent.</w:t>
      </w:r>
    </w:p>
    <w:p w14:paraId="317D741B" w14:textId="34DC09F3" w:rsidR="006E0828" w:rsidRDefault="006E0828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8767675" w14:textId="73AB55C5" w:rsidR="006E0828" w:rsidRDefault="006E0828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411D15A" w14:textId="41582D0E" w:rsidR="006E0828" w:rsidRDefault="006E0828" w:rsidP="006E08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5A99287C" w14:textId="77777777" w:rsidR="006E0828" w:rsidRDefault="006E0828" w:rsidP="006E08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08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0B2FF21" w14:textId="77777777" w:rsidR="006E0828" w:rsidRDefault="006E0828" w:rsidP="006E08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F265EA" w14:textId="77777777" w:rsidR="006E0828" w:rsidRDefault="006E0828" w:rsidP="006E08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065CBB" w14:textId="6EC55570" w:rsidR="006E0828" w:rsidRDefault="006E0828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November 2022</w:t>
      </w:r>
    </w:p>
    <w:p w14:paraId="236BA459" w14:textId="46EDBE79" w:rsidR="006E0828" w:rsidRDefault="006E0828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PATRINGTON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29B10671" w14:textId="7CFA6956" w:rsidR="006E0828" w:rsidRDefault="006E0828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Bonnington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DA7FFD4" w14:textId="210E3DF6" w:rsidR="006E0828" w:rsidRDefault="006E0828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A6BC6F5" w14:textId="53BC6E82" w:rsidR="006E0828" w:rsidRDefault="006E0828" w:rsidP="001355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A01B87F" w14:textId="77777777" w:rsidR="006E0828" w:rsidRDefault="006E0828" w:rsidP="006E08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F0F8F31" w14:textId="77777777" w:rsidR="006E0828" w:rsidRDefault="006E0828" w:rsidP="006E08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09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2F52757" w14:textId="77777777" w:rsidR="006E0828" w:rsidRDefault="006E0828" w:rsidP="006E08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F2F498" w14:textId="77777777" w:rsidR="006E0828" w:rsidRDefault="006E0828" w:rsidP="006E08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9E49B4" w14:textId="77777777" w:rsidR="006E0828" w:rsidRDefault="006E0828" w:rsidP="006E082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November 2022</w:t>
      </w:r>
    </w:p>
    <w:p w14:paraId="2879F2D5" w14:textId="231DCA84" w:rsidR="0051239C" w:rsidRDefault="00FF27E1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James PATYNDEN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fl.1488)</w:t>
      </w:r>
    </w:p>
    <w:p w14:paraId="4FEB148E" w14:textId="236E507C" w:rsidR="00FF27E1" w:rsidRDefault="00FF27E1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Lamberhurst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5A1264CF" w14:textId="0EB24925" w:rsidR="00FF27E1" w:rsidRDefault="00FF27E1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8ACD227" w14:textId="49070779" w:rsidR="00FF27E1" w:rsidRDefault="00FF27E1" w:rsidP="007938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E96BF98" w14:textId="77777777" w:rsidR="00FF27E1" w:rsidRDefault="00FF27E1" w:rsidP="00FF27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DB6769D" w14:textId="07CAB104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10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5F5919E" w14:textId="38DFFF7D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5934E2" w14:textId="6D4E66BD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3C85A0B" w14:textId="2F2A9A4B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2022</w:t>
      </w:r>
    </w:p>
    <w:p w14:paraId="106DF48F" w14:textId="013658D6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PATYNDEN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fl.1501)</w:t>
      </w:r>
    </w:p>
    <w:p w14:paraId="1CFAA864" w14:textId="535C2EC7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Horsmonden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127B6249" w14:textId="227643C4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E12875A" w14:textId="17DF56AC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01B5122" w14:textId="77777777" w:rsidR="00FF27E1" w:rsidRDefault="00FF27E1" w:rsidP="00FF27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3043F92" w14:textId="77777777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11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507A30D" w14:textId="77777777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106F7DF" w14:textId="77777777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360112A" w14:textId="77777777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2022</w:t>
      </w:r>
    </w:p>
    <w:p w14:paraId="6E0CC931" w14:textId="0C1A04D1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PATYNDEN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fl.1507)</w:t>
      </w:r>
    </w:p>
    <w:p w14:paraId="5D377E6C" w14:textId="6CA886B0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Benenden, Kent.</w:t>
      </w:r>
    </w:p>
    <w:p w14:paraId="18440AD9" w14:textId="0560D285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E78E7D2" w14:textId="2F624346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D49F6ED" w14:textId="77777777" w:rsidR="00FF27E1" w:rsidRDefault="00FF27E1" w:rsidP="00FF27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992D950" w14:textId="77777777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12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1A7853D" w14:textId="77777777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2AF5153" w14:textId="77777777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ACFA0AA" w14:textId="77777777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2022</w:t>
      </w:r>
    </w:p>
    <w:p w14:paraId="67BBA221" w14:textId="55615075" w:rsidR="00FF27E1" w:rsidRDefault="00FF27E1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PATYNDEN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fl.1508)</w:t>
      </w:r>
    </w:p>
    <w:p w14:paraId="11588228" w14:textId="64F5C521" w:rsidR="00FF27E1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Benenden, Kent.</w:t>
      </w:r>
    </w:p>
    <w:p w14:paraId="43986CF0" w14:textId="499806E2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84CE1D1" w14:textId="68800755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27A155D" w14:textId="77777777" w:rsidR="004F342F" w:rsidRDefault="004F342F" w:rsidP="004F34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Oct.1508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0928945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13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0A8F8E8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D6191C9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32273A7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2022</w:t>
      </w:r>
    </w:p>
    <w:p w14:paraId="12A6441D" w14:textId="76968150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fl.1497)</w:t>
      </w:r>
    </w:p>
    <w:p w14:paraId="06EBDEFD" w14:textId="71EC487A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10A56536" w14:textId="342889E1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23E5E99" w14:textId="7DBFCF99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5EAEB0F" w14:textId="77777777" w:rsidR="004F342F" w:rsidRDefault="004F342F" w:rsidP="004F34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Jul.</w:t>
      </w:r>
      <w:r>
        <w:rPr>
          <w:rFonts w:ascii="Times New Roman" w:hAnsi="Times New Roman" w:cs="Times New Roman"/>
          <w:sz w:val="24"/>
          <w:szCs w:val="24"/>
        </w:rPr>
        <w:tab/>
        <w:t>1497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04855AC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14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20B7C4E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DAC877D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ED6A75E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2022</w:t>
      </w:r>
    </w:p>
    <w:p w14:paraId="428C0D61" w14:textId="4EA88D36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PAYNE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fl.1456)</w:t>
      </w:r>
    </w:p>
    <w:p w14:paraId="333E30AD" w14:textId="53829A69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Beckenham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546AA07C" w14:textId="199B95EF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0D39FFC" w14:textId="51AD35D3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6E86AF7" w14:textId="77777777" w:rsidR="004F342F" w:rsidRDefault="004F342F" w:rsidP="004F34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D5C5887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15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ABD01DF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FFD7EC8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AF5B665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2022</w:t>
      </w:r>
    </w:p>
    <w:p w14:paraId="7CF6D117" w14:textId="467A645C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Alexander PAYNTER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fl.1494)</w:t>
      </w:r>
    </w:p>
    <w:p w14:paraId="6068F0F7" w14:textId="43A4DC0E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Horsmonden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69AE4D9" w14:textId="1F4A118E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903B51" w14:textId="73407E3F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1C817BF" w14:textId="77777777" w:rsidR="004F342F" w:rsidRDefault="004F342F" w:rsidP="004F34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443D6B3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16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990627A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31EA6CF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9F2076C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2022</w:t>
      </w:r>
    </w:p>
    <w:p w14:paraId="0C381F6A" w14:textId="3A7750F2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PAYNTOUR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fl.1473)</w:t>
      </w:r>
    </w:p>
    <w:p w14:paraId="0E692DD5" w14:textId="09758019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Sandwich, Kent.</w:t>
      </w:r>
    </w:p>
    <w:p w14:paraId="7BBFEFA2" w14:textId="0D590EAB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C94707E" w14:textId="55AC585B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831D887" w14:textId="77777777" w:rsidR="004F342F" w:rsidRDefault="004F342F" w:rsidP="004F34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B4C80E5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17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0F9A078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38DD5D1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3506B92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2022</w:t>
      </w:r>
    </w:p>
    <w:p w14:paraId="4FC678F1" w14:textId="7B96F5EA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PAYTON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69651248" w14:textId="31039C42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Gravesend, Kent.</w:t>
      </w:r>
    </w:p>
    <w:p w14:paraId="728E60F9" w14:textId="5B2B17DB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F3F1FE0" w14:textId="53B69CC1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2C50B83" w14:textId="77777777" w:rsidR="004F342F" w:rsidRDefault="004F342F" w:rsidP="004F34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C577F1D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18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3B4478D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629BD72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A55945B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2022</w:t>
      </w:r>
    </w:p>
    <w:p w14:paraId="1FA883CA" w14:textId="41987961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PEERSON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fl.1504)</w:t>
      </w:r>
    </w:p>
    <w:p w14:paraId="11756891" w14:textId="3D3BAB1E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Dartford, Kent.</w:t>
      </w:r>
    </w:p>
    <w:p w14:paraId="35207830" w14:textId="39AF9E8F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162949D" w14:textId="5DEC1B82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1BE824" w14:textId="77777777" w:rsidR="004F342F" w:rsidRDefault="004F342F" w:rsidP="004F34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AA598E7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19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DE79802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BF4025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C0CA6DA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2022</w:t>
      </w:r>
    </w:p>
    <w:p w14:paraId="45E82736" w14:textId="2734AB55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de PEKHAM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2A9DA83C" w14:textId="6097D07F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Cobham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B2686A8" w14:textId="5008B1CC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899C5FC" w14:textId="3E4D3D72" w:rsidR="004F342F" w:rsidRDefault="004F342F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A13E60C" w14:textId="77777777" w:rsidR="004F342F" w:rsidRDefault="004F342F" w:rsidP="004F34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86D4E92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20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46C2CC0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FDA94E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254C9DD" w14:textId="77777777" w:rsidR="004F342F" w:rsidRDefault="004F342F" w:rsidP="004F34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2022</w:t>
      </w:r>
    </w:p>
    <w:p w14:paraId="343B23A5" w14:textId="3F109503" w:rsidR="004F342F" w:rsidRDefault="00582880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de PEKHAM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7A315DAB" w14:textId="2473A25D" w:rsidR="00582880" w:rsidRDefault="00582880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Wrotham, Kent.</w:t>
      </w:r>
    </w:p>
    <w:p w14:paraId="03288582" w14:textId="449676C9" w:rsidR="00582880" w:rsidRDefault="00582880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B57DD74" w14:textId="54D79337" w:rsidR="00582880" w:rsidRDefault="00582880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13F24F" w14:textId="023077B5" w:rsidR="00582880" w:rsidRDefault="00582880" w:rsidP="005828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1407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3A4387F5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21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BC391E1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C03058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00B5E02" w14:textId="186CFFFF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2022</w:t>
      </w:r>
    </w:p>
    <w:p w14:paraId="28A597AE" w14:textId="605CBCB4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Reginald de PEKHAM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60C0272C" w14:textId="04296373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Wrotham, Kent.</w:t>
      </w:r>
    </w:p>
    <w:p w14:paraId="42D8E0B5" w14:textId="153166DC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343B701" w14:textId="77D053DD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C19C6C" w14:textId="77777777" w:rsidR="00582880" w:rsidRDefault="00582880" w:rsidP="005828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F9AB465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22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D078CBC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AF06DA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6A6AB18" w14:textId="438C7FDB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2022</w:t>
      </w:r>
    </w:p>
    <w:p w14:paraId="0E2E2F76" w14:textId="0011D213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PELETT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fl.1487)</w:t>
      </w:r>
    </w:p>
    <w:p w14:paraId="46B4CA64" w14:textId="20C52D9B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7735B2A" w14:textId="2F7D3B84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E9D72EB" w14:textId="77777777" w:rsidR="00582880" w:rsidRDefault="00582880" w:rsidP="005828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94E98E2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23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74BFC14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9126D59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2F9C040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2022</w:t>
      </w:r>
    </w:p>
    <w:p w14:paraId="726107F3" w14:textId="1F350C4C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fl.1502)</w:t>
      </w:r>
    </w:p>
    <w:p w14:paraId="51258930" w14:textId="5C98E3DE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Wittersham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706A9FD3" w14:textId="45825C3C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51949EE" w14:textId="26360B06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FDF817B" w14:textId="77777777" w:rsidR="00582880" w:rsidRDefault="00582880" w:rsidP="005828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C77327B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24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3D8A0FB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A4803F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9D8BA2B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2022</w:t>
      </w:r>
    </w:p>
    <w:p w14:paraId="0251BDAD" w14:textId="50345FCA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fl.1504)</w:t>
      </w:r>
    </w:p>
    <w:p w14:paraId="044BB376" w14:textId="32DA295F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Wittersham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7671E5D8" w14:textId="0A8B827D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519A1FF" w14:textId="63686A08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60689D5" w14:textId="77777777" w:rsidR="00582880" w:rsidRDefault="00582880" w:rsidP="005828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29 Jan.1504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3E25684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25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D1DF140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0BD0249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E0D82C9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2022</w:t>
      </w:r>
    </w:p>
    <w:p w14:paraId="37B8B02A" w14:textId="4F9741EA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PELLYCAN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78C890AF" w14:textId="665E020E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West </w:t>
      </w:r>
      <w:proofErr w:type="spellStart"/>
      <w:r>
        <w:rPr>
          <w:rFonts w:ascii="Times New Roman" w:hAnsi="Times New Roman" w:cs="Times New Roman"/>
          <w:sz w:val="24"/>
          <w:szCs w:val="24"/>
        </w:rPr>
        <w:t>Malling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F81B77D" w14:textId="6E691F88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1EB9E8A" w14:textId="572DF0F8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3CC6DF0" w14:textId="77777777" w:rsidR="00582880" w:rsidRDefault="00582880" w:rsidP="005828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4A25246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26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23B2937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2A8D807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2747576" w14:textId="77777777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2022</w:t>
      </w:r>
    </w:p>
    <w:p w14:paraId="188235F5" w14:textId="0E2D477D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Elizabeth PELLYCAN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fl.1487)</w:t>
      </w:r>
    </w:p>
    <w:p w14:paraId="7A1C3BFB" w14:textId="5C30A63B" w:rsidR="00582880" w:rsidRDefault="00582880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West </w:t>
      </w:r>
      <w:proofErr w:type="spellStart"/>
      <w:r>
        <w:rPr>
          <w:rFonts w:ascii="Times New Roman" w:hAnsi="Times New Roman" w:cs="Times New Roman"/>
          <w:sz w:val="24"/>
          <w:szCs w:val="24"/>
        </w:rPr>
        <w:t>Malling</w:t>
      </w:r>
      <w:proofErr w:type="spellEnd"/>
      <w:r>
        <w:rPr>
          <w:rFonts w:ascii="Times New Roman" w:hAnsi="Times New Roman" w:cs="Times New Roman"/>
          <w:sz w:val="24"/>
          <w:szCs w:val="24"/>
        </w:rPr>
        <w:t>, Kent</w:t>
      </w:r>
      <w:r w:rsidR="005565B2">
        <w:rPr>
          <w:rFonts w:ascii="Times New Roman" w:hAnsi="Times New Roman" w:cs="Times New Roman"/>
          <w:sz w:val="24"/>
          <w:szCs w:val="24"/>
        </w:rPr>
        <w:t>.</w:t>
      </w:r>
    </w:p>
    <w:p w14:paraId="5166057E" w14:textId="51ED875E" w:rsidR="005565B2" w:rsidRDefault="005565B2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06EFDC3" w14:textId="5D09E8CC" w:rsidR="005565B2" w:rsidRDefault="005565B2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A6611CE" w14:textId="77777777" w:rsidR="005565B2" w:rsidRDefault="005565B2" w:rsidP="005565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8C5F149" w14:textId="77777777" w:rsidR="005565B2" w:rsidRDefault="005565B2" w:rsidP="005565B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27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CC67B79" w14:textId="77777777" w:rsidR="005565B2" w:rsidRDefault="005565B2" w:rsidP="005565B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57BB7D5" w14:textId="77777777" w:rsidR="005565B2" w:rsidRDefault="005565B2" w:rsidP="005565B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6484F48" w14:textId="77777777" w:rsidR="005565B2" w:rsidRDefault="005565B2" w:rsidP="005565B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2022</w:t>
      </w:r>
    </w:p>
    <w:p w14:paraId="6034B479" w14:textId="7447DE41" w:rsidR="005565B2" w:rsidRDefault="005565B2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Robert </w:t>
      </w:r>
      <w:r w:rsidR="00D43C42">
        <w:rPr>
          <w:rFonts w:ascii="Times New Roman" w:hAnsi="Times New Roman" w:cs="Times New Roman"/>
          <w:sz w:val="24"/>
          <w:szCs w:val="24"/>
          <w:u w:val="single"/>
        </w:rPr>
        <w:t>PEMBERTON</w:t>
      </w:r>
      <w:r w:rsidR="00D43C42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D43C42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D43C42">
        <w:rPr>
          <w:rFonts w:ascii="Times New Roman" w:hAnsi="Times New Roman" w:cs="Times New Roman"/>
          <w:sz w:val="24"/>
          <w:szCs w:val="24"/>
        </w:rPr>
        <w:t>fl.1502)</w:t>
      </w:r>
    </w:p>
    <w:p w14:paraId="04265FA0" w14:textId="4BB0D01C" w:rsidR="00D43C42" w:rsidRDefault="00D43C42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Brasted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592CA719" w14:textId="21135DA0" w:rsidR="00D43C42" w:rsidRDefault="00D43C42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EFB7A0B" w14:textId="1085FDAC" w:rsidR="00D43C42" w:rsidRDefault="00D43C42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BBF18D" w14:textId="77777777" w:rsidR="00D43C42" w:rsidRDefault="00D43C42" w:rsidP="00D43C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62E9C98" w14:textId="77777777" w:rsidR="00D43C42" w:rsidRDefault="00D43C42" w:rsidP="00D43C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28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53A3C0C" w14:textId="77777777" w:rsidR="00D43C42" w:rsidRDefault="00D43C42" w:rsidP="00D43C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61E877B" w14:textId="77777777" w:rsidR="00D43C42" w:rsidRDefault="00D43C42" w:rsidP="00D43C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403B78" w14:textId="77777777" w:rsidR="00D43C42" w:rsidRDefault="00D43C42" w:rsidP="00D43C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2022</w:t>
      </w:r>
    </w:p>
    <w:p w14:paraId="7F6164C1" w14:textId="59C7974F" w:rsidR="00D43C42" w:rsidRDefault="00D43C42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PEMSEY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fl.1503)</w:t>
      </w:r>
    </w:p>
    <w:p w14:paraId="5904853E" w14:textId="222984AD" w:rsidR="00D43C42" w:rsidRDefault="00D43C42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2DD397C6" w14:textId="29723FE0" w:rsidR="00D43C42" w:rsidRDefault="00D43C42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F095004" w14:textId="434F628C" w:rsidR="00D43C42" w:rsidRDefault="00D43C42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DF4E65B" w14:textId="77777777" w:rsidR="00D43C42" w:rsidRDefault="00D43C42" w:rsidP="00D43C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Apr.1503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7361B88" w14:textId="77777777" w:rsidR="00D43C42" w:rsidRDefault="00D43C42" w:rsidP="00D43C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29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1CB0E98" w14:textId="77777777" w:rsidR="00D43C42" w:rsidRDefault="00D43C42" w:rsidP="00D43C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FB9D0F" w14:textId="77777777" w:rsidR="00D43C42" w:rsidRDefault="00D43C42" w:rsidP="00D43C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0C51900" w14:textId="77777777" w:rsidR="00D43C42" w:rsidRDefault="00D43C42" w:rsidP="00D43C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2022</w:t>
      </w:r>
    </w:p>
    <w:p w14:paraId="57847E6F" w14:textId="585D6DA6" w:rsidR="00D43C42" w:rsidRDefault="00D43C42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PENDE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fl.1509)</w:t>
      </w:r>
    </w:p>
    <w:p w14:paraId="134463DB" w14:textId="78BF74B1" w:rsidR="00D43C42" w:rsidRDefault="00D43C42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Cranbrook, Kent.</w:t>
      </w:r>
    </w:p>
    <w:p w14:paraId="63ECA76E" w14:textId="08E00DFE" w:rsidR="00D43C42" w:rsidRDefault="00D43C42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6857363" w14:textId="18A85397" w:rsidR="00D43C42" w:rsidRDefault="00D43C42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DE2119" w14:textId="77777777" w:rsidR="00D43C42" w:rsidRDefault="00D43C42" w:rsidP="00D43C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6A86765" w14:textId="77777777" w:rsidR="00D43C42" w:rsidRDefault="00D43C42" w:rsidP="00D43C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30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59340B9" w14:textId="77777777" w:rsidR="00D43C42" w:rsidRDefault="00D43C42" w:rsidP="00D43C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D26A111" w14:textId="77777777" w:rsidR="00D43C42" w:rsidRDefault="00D43C42" w:rsidP="00D43C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DFDFB4B" w14:textId="77777777" w:rsidR="00D43C42" w:rsidRDefault="00D43C42" w:rsidP="00D43C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2022</w:t>
      </w:r>
    </w:p>
    <w:p w14:paraId="0C9B8B4B" w14:textId="654988E6" w:rsidR="00D43C42" w:rsidRDefault="005A4F5B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PENRETH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5115CE99" w14:textId="2E029079" w:rsidR="005A4F5B" w:rsidRDefault="005A4F5B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Brenzett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36D2F0F" w14:textId="7EB3165E" w:rsidR="005A4F5B" w:rsidRDefault="005A4F5B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76E1A62" w14:textId="15F6F7FF" w:rsidR="005A4F5B" w:rsidRDefault="005A4F5B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0AC6DED" w14:textId="77777777" w:rsidR="005A4F5B" w:rsidRDefault="005A4F5B" w:rsidP="005A4F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201F059" w14:textId="77777777" w:rsidR="005A4F5B" w:rsidRDefault="005A4F5B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31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F6E323D" w14:textId="77777777" w:rsidR="005A4F5B" w:rsidRDefault="005A4F5B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18A38EE" w14:textId="77777777" w:rsidR="005A4F5B" w:rsidRDefault="005A4F5B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EB6FC85" w14:textId="381C8114" w:rsidR="005A4F5B" w:rsidRDefault="005A4F5B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November 2022</w:t>
      </w:r>
    </w:p>
    <w:p w14:paraId="3890A45A" w14:textId="1CD3F1EC" w:rsidR="005A4F5B" w:rsidRDefault="005A4F5B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PENWORTHAM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fl.1438)</w:t>
      </w:r>
    </w:p>
    <w:p w14:paraId="09F4A123" w14:textId="50BE98FB" w:rsidR="005A4F5B" w:rsidRDefault="005A4F5B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Rochester, Kent.</w:t>
      </w:r>
    </w:p>
    <w:p w14:paraId="3AFFA954" w14:textId="7D0FD4AD" w:rsidR="005A4F5B" w:rsidRDefault="005A4F5B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35EF6E4" w14:textId="4D328762" w:rsidR="005A4F5B" w:rsidRDefault="005A4F5B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E1E5534" w14:textId="77777777" w:rsidR="005A4F5B" w:rsidRDefault="005A4F5B" w:rsidP="005A4F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CB798E9" w14:textId="77777777" w:rsidR="005A4F5B" w:rsidRDefault="005A4F5B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32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A720780" w14:textId="77777777" w:rsidR="005A4F5B" w:rsidRDefault="005A4F5B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3967FB5" w14:textId="77777777" w:rsidR="005A4F5B" w:rsidRDefault="005A4F5B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FAE2428" w14:textId="77777777" w:rsidR="005A4F5B" w:rsidRDefault="005A4F5B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November 2022</w:t>
      </w:r>
    </w:p>
    <w:p w14:paraId="26808C6D" w14:textId="59836112" w:rsidR="005A4F5B" w:rsidRDefault="005A4F5B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PERETT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fl.1489)</w:t>
      </w:r>
    </w:p>
    <w:p w14:paraId="202FDE10" w14:textId="41AB4CC2" w:rsidR="005A4F5B" w:rsidRDefault="005A4F5B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63AC7F79" w14:textId="6BA32C5B" w:rsidR="005A4F5B" w:rsidRDefault="005A4F5B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DE9925F" w14:textId="34A13555" w:rsidR="005A4F5B" w:rsidRDefault="005A4F5B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9D5BC2E" w14:textId="77777777" w:rsidR="00D045EC" w:rsidRDefault="005A4F5B" w:rsidP="00D045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Sep.1489</w:t>
      </w:r>
      <w:r>
        <w:rPr>
          <w:rFonts w:ascii="Times New Roman" w:hAnsi="Times New Roman" w:cs="Times New Roman"/>
          <w:sz w:val="24"/>
          <w:szCs w:val="24"/>
        </w:rPr>
        <w:tab/>
      </w:r>
      <w:r w:rsidR="00D045EC">
        <w:rPr>
          <w:rFonts w:ascii="Times New Roman" w:hAnsi="Times New Roman" w:cs="Times New Roman"/>
          <w:sz w:val="24"/>
          <w:szCs w:val="24"/>
        </w:rPr>
        <w:t>He made his Will.</w:t>
      </w:r>
    </w:p>
    <w:p w14:paraId="57A0FA11" w14:textId="77777777" w:rsidR="00D045EC" w:rsidRDefault="00D045EC" w:rsidP="00D045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33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5A63158" w14:textId="77777777" w:rsidR="00D045EC" w:rsidRDefault="00D045EC" w:rsidP="00D045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3BFEEA2" w14:textId="77777777" w:rsidR="00D045EC" w:rsidRDefault="00D045EC" w:rsidP="00D045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32ABBF" w14:textId="77777777" w:rsidR="00D045EC" w:rsidRDefault="00D045EC" w:rsidP="00D045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November 2022</w:t>
      </w:r>
    </w:p>
    <w:p w14:paraId="2787CA3C" w14:textId="24907DE2" w:rsidR="005A4F5B" w:rsidRDefault="00D045EC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PERRY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fl.1506)</w:t>
      </w:r>
    </w:p>
    <w:p w14:paraId="563A060A" w14:textId="3E848D0B" w:rsidR="00D045EC" w:rsidRDefault="00D045EC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Chalk, Kent.</w:t>
      </w:r>
    </w:p>
    <w:p w14:paraId="7E23C32C" w14:textId="3D036991" w:rsidR="00D045EC" w:rsidRDefault="00D045EC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6F5BFCF" w14:textId="5CCC43C3" w:rsidR="00D045EC" w:rsidRDefault="00D045EC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A40279" w14:textId="77777777" w:rsidR="00D045EC" w:rsidRDefault="00D045EC" w:rsidP="00D045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2FF913C" w14:textId="77777777" w:rsidR="00D045EC" w:rsidRDefault="00D045EC" w:rsidP="00D045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34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17363E4" w14:textId="77777777" w:rsidR="00D045EC" w:rsidRDefault="00D045EC" w:rsidP="00D045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2CC0B68" w14:textId="77777777" w:rsidR="00D045EC" w:rsidRDefault="00D045EC" w:rsidP="00D045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8DE45A2" w14:textId="77777777" w:rsidR="00D045EC" w:rsidRDefault="00D045EC" w:rsidP="00D045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November 2022</w:t>
      </w:r>
    </w:p>
    <w:p w14:paraId="23506855" w14:textId="2AA0C737" w:rsidR="00D045EC" w:rsidRDefault="00D045EC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Alys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PERRY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fl.1507)</w:t>
      </w:r>
    </w:p>
    <w:p w14:paraId="750748BE" w14:textId="13B4223A" w:rsidR="00D045EC" w:rsidRDefault="00D045EC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Frindesbury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0091C704" w14:textId="738CA3EA" w:rsidR="00D045EC" w:rsidRDefault="00D045EC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5794270" w14:textId="47F6C6C9" w:rsidR="00D045EC" w:rsidRDefault="00D045EC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FDE1039" w14:textId="77777777" w:rsidR="00D045EC" w:rsidRDefault="00D045EC" w:rsidP="00D045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5214C87" w14:textId="77777777" w:rsidR="00D045EC" w:rsidRDefault="00D045EC" w:rsidP="00D045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35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9818738" w14:textId="77777777" w:rsidR="00D045EC" w:rsidRDefault="00D045EC" w:rsidP="00D045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92D67AE" w14:textId="77777777" w:rsidR="00D045EC" w:rsidRDefault="00D045EC" w:rsidP="00D045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DEF4D1C" w14:textId="0212D55F" w:rsidR="00D045EC" w:rsidRDefault="00D045EC" w:rsidP="00D045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November 2022</w:t>
      </w:r>
    </w:p>
    <w:p w14:paraId="27905EA0" w14:textId="34FEA867" w:rsidR="003B1121" w:rsidRDefault="003B1121" w:rsidP="00D045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PERY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fl.1506)</w:t>
      </w:r>
    </w:p>
    <w:p w14:paraId="288F4199" w14:textId="5D72E14A" w:rsidR="003B1121" w:rsidRDefault="003B1121" w:rsidP="00D045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Chatham, Kent.</w:t>
      </w:r>
    </w:p>
    <w:p w14:paraId="1B39C0E8" w14:textId="11AA42C6" w:rsidR="003B1121" w:rsidRDefault="003B1121" w:rsidP="00D045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BD06C23" w14:textId="15D15C20" w:rsidR="003B1121" w:rsidRDefault="003B1121" w:rsidP="00D045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6F4B812" w14:textId="77777777" w:rsidR="003B1121" w:rsidRDefault="003B1121" w:rsidP="003B1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BC7F033" w14:textId="2855F44C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36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489DF5B" w14:textId="384A4E12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5A1E23B" w14:textId="7E70B52A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4E31441" w14:textId="1D1C4B8A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2022</w:t>
      </w:r>
    </w:p>
    <w:p w14:paraId="618AB7FC" w14:textId="3CC2D962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Jeremia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PETT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fl.1496)</w:t>
      </w:r>
    </w:p>
    <w:p w14:paraId="1A1A4831" w14:textId="5125A0B3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Sittingbourne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B92DA6E" w14:textId="3BD27AEA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4C22B64" w14:textId="780760A2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0423A03" w14:textId="77777777" w:rsidR="003B1121" w:rsidRDefault="003B1121" w:rsidP="003B1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7B84BBF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37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43EC33F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6D4E7BA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0CAD257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2022</w:t>
      </w:r>
    </w:p>
    <w:p w14:paraId="4E1327BA" w14:textId="6034CCCC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PETYT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fl.1497)</w:t>
      </w:r>
    </w:p>
    <w:p w14:paraId="64A18D1E" w14:textId="66D05CC1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Edenbridge, Kent.</w:t>
      </w:r>
    </w:p>
    <w:p w14:paraId="6283485B" w14:textId="617BA8A4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00196C2" w14:textId="380181FE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07A815A" w14:textId="77777777" w:rsidR="003B1121" w:rsidRDefault="003B1121" w:rsidP="003B1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6C133FB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38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CF41FAB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6FA3C8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1EB267E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2022</w:t>
      </w:r>
    </w:p>
    <w:p w14:paraId="2CE4CE3B" w14:textId="5E6047FC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Valentine PETYTT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2EB6786C" w14:textId="28A48E8D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the Isle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Thanet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4BFD8CA4" w14:textId="59094C1D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4B9DAE3" w14:textId="790F14F2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9E65CD1" w14:textId="77777777" w:rsidR="003B1121" w:rsidRDefault="003B1121" w:rsidP="003B1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5838A21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39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256E36A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A5F21AB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E9B4D86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2022</w:t>
      </w:r>
    </w:p>
    <w:p w14:paraId="52A389FD" w14:textId="5BB31A8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Mathewe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PHILIPP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fl.1475)</w:t>
      </w:r>
    </w:p>
    <w:p w14:paraId="010D8803" w14:textId="4CD0A6A6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Herne, Kent.</w:t>
      </w:r>
    </w:p>
    <w:p w14:paraId="7B960717" w14:textId="459B06EC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7657874" w14:textId="3ACAE97C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87F549F" w14:textId="77777777" w:rsidR="003B1121" w:rsidRDefault="003B1121" w:rsidP="003B1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7DE5D95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40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8B906DA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D48BE5A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ABB3E69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2022</w:t>
      </w:r>
    </w:p>
    <w:p w14:paraId="156C10BE" w14:textId="7C632693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POKYLL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02CBD5C2" w14:textId="6C76FD1B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Bearsted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BD8E9B3" w14:textId="3B8A394A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0C4ADBD" w14:textId="544A0E0A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1A8EE1" w14:textId="77777777" w:rsidR="003B1121" w:rsidRDefault="003B1121" w:rsidP="003B1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DE81260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41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B15AF09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9E8D505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440F842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2022</w:t>
      </w:r>
    </w:p>
    <w:p w14:paraId="3809826E" w14:textId="7ED887EA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POLLARD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fl.1493)</w:t>
      </w:r>
    </w:p>
    <w:p w14:paraId="53E30A74" w14:textId="6DD9D0B3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5828470E" w14:textId="1C3AD0CF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7695E2F" w14:textId="404EE16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EF888F0" w14:textId="77777777" w:rsidR="003B1121" w:rsidRDefault="003B1121" w:rsidP="003B1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Jul.</w:t>
      </w:r>
      <w:r>
        <w:rPr>
          <w:rFonts w:ascii="Times New Roman" w:hAnsi="Times New Roman" w:cs="Times New Roman"/>
          <w:sz w:val="24"/>
          <w:szCs w:val="24"/>
        </w:rPr>
        <w:tab/>
        <w:t>1493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FAA338F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42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F88BCA7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BBA4C5A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50FF1EF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2022</w:t>
      </w:r>
    </w:p>
    <w:p w14:paraId="2D2A0C54" w14:textId="71753D9B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POLLEY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fl.1488)</w:t>
      </w:r>
    </w:p>
    <w:p w14:paraId="39C954FA" w14:textId="1FA3D080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Hadlow, Kent.</w:t>
      </w:r>
    </w:p>
    <w:p w14:paraId="6A828F58" w14:textId="2DC222CC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BBDC14E" w14:textId="09AD94F9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AC5BED9" w14:textId="77777777" w:rsidR="003B1121" w:rsidRDefault="003B1121" w:rsidP="003B1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F379621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43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28716E0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38573A0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1B1C2AD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2022</w:t>
      </w:r>
    </w:p>
    <w:p w14:paraId="6338BA72" w14:textId="750A3D68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PONYNGS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24E2C4AE" w14:textId="418A36BC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Crayford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E62912D" w14:textId="5668651B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DFB9D17" w14:textId="38C664DB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E224B2" w14:textId="77777777" w:rsidR="003B1121" w:rsidRDefault="003B1121" w:rsidP="003B1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0A66D53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44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BBCC685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18AD18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1B51DDA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2022</w:t>
      </w:r>
    </w:p>
    <w:p w14:paraId="2E17F5CF" w14:textId="45587582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PONYNGS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6DA0DFCE" w14:textId="7B7C9349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Sandwich, Kent.</w:t>
      </w:r>
    </w:p>
    <w:p w14:paraId="752B4D27" w14:textId="193BD844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7E46F5D" w14:textId="01910148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4E38208" w14:textId="77777777" w:rsidR="003B1121" w:rsidRDefault="003B1121" w:rsidP="003B1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700616C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45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4A63105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6B35CEA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005D85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 December 2022</w:t>
      </w:r>
    </w:p>
    <w:p w14:paraId="32EAC700" w14:textId="4D7BC2AF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Johanne PORTER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fl.1473)</w:t>
      </w:r>
    </w:p>
    <w:p w14:paraId="1FE89EA6" w14:textId="21A46AD5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Gravesend, Kent.</w:t>
      </w:r>
    </w:p>
    <w:p w14:paraId="3BA3408D" w14:textId="00F02C88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8E8FF94" w14:textId="3DA17DA6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ED1C812" w14:textId="11CD83AD" w:rsidR="003B1121" w:rsidRDefault="003B1121" w:rsidP="003B1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1473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70F50D6A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46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410822A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85E330B" w14:textId="77777777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0D8DFCD" w14:textId="14414976" w:rsid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2022</w:t>
      </w:r>
    </w:p>
    <w:p w14:paraId="27ABF488" w14:textId="4289FDB5" w:rsidR="003B1121" w:rsidRDefault="00832692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Elizabeth PORTER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42D6F015" w14:textId="2B288554" w:rsidR="00832692" w:rsidRDefault="00832692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Throwley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4C8FAD80" w14:textId="3EFFD401" w:rsidR="00832692" w:rsidRDefault="00832692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74EF4B" w14:textId="5C0D14A5" w:rsidR="00832692" w:rsidRDefault="00832692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3E53C92" w14:textId="0082BBCC" w:rsidR="00832692" w:rsidRDefault="00832692" w:rsidP="008326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7C51744B" w14:textId="77777777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47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BE7577B" w14:textId="77777777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13FBCC" w14:textId="77777777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AAFB372" w14:textId="326B3BC8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2022</w:t>
      </w:r>
    </w:p>
    <w:p w14:paraId="56E123C0" w14:textId="5BE3AFDA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PORTLAND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fl.1501)</w:t>
      </w:r>
    </w:p>
    <w:p w14:paraId="48DE2320" w14:textId="0A9FBACE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Leeds, Kent.</w:t>
      </w:r>
    </w:p>
    <w:p w14:paraId="2CCE2C08" w14:textId="7C7BF569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A82BA6D" w14:textId="4436B60C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35AC0DF" w14:textId="77777777" w:rsidR="00832692" w:rsidRDefault="00832692" w:rsidP="008326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BA61C60" w14:textId="77777777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48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E9B8843" w14:textId="77777777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FC72FB4" w14:textId="77777777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77E0388" w14:textId="77777777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2022</w:t>
      </w:r>
    </w:p>
    <w:p w14:paraId="01F2CB05" w14:textId="5CA07442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PORTLAND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fl.1501)</w:t>
      </w:r>
    </w:p>
    <w:p w14:paraId="129902B6" w14:textId="37770E91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6D76A052" w14:textId="7AF16D36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AF7A189" w14:textId="28FCD46C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8877853" w14:textId="77777777" w:rsidR="00832692" w:rsidRDefault="00832692" w:rsidP="008326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Oct.1501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01FACF1" w14:textId="77777777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49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A3A7A81" w14:textId="77777777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07AA8B6" w14:textId="77777777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A74600" w14:textId="77777777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2022</w:t>
      </w:r>
    </w:p>
    <w:p w14:paraId="066DE9F0" w14:textId="032FE1EF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PORTREFFE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fl.1490)</w:t>
      </w:r>
    </w:p>
    <w:p w14:paraId="5EFB4A11" w14:textId="439F3814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Cranbrook, Kent.</w:t>
      </w:r>
    </w:p>
    <w:p w14:paraId="4E37202C" w14:textId="33DA07B6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E668EC8" w14:textId="4F807B4D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E33F3A0" w14:textId="77777777" w:rsidR="00832692" w:rsidRDefault="00832692" w:rsidP="008326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A161DE4" w14:textId="77777777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50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D85625D" w14:textId="77777777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11B358B" w14:textId="77777777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BE1F256" w14:textId="77777777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2022</w:t>
      </w:r>
    </w:p>
    <w:p w14:paraId="0F07215A" w14:textId="47507137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William POTYN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7414148F" w14:textId="734E09EB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Ospringe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13DF77C8" w14:textId="7F02ED6C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E5B4A29" w14:textId="7F38DF88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425DE34" w14:textId="77777777" w:rsidR="00832692" w:rsidRDefault="00832692" w:rsidP="008326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BCA42B6" w14:textId="77777777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51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96E2772" w14:textId="77777777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1EC0679" w14:textId="77777777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6C1236D" w14:textId="37E070A6" w:rsid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2022</w:t>
      </w:r>
    </w:p>
    <w:p w14:paraId="384E6041" w14:textId="606243C1" w:rsidR="00421815" w:rsidRDefault="00421815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POTYN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34CE1B9B" w14:textId="56BC37BE" w:rsidR="00421815" w:rsidRDefault="00421815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0DB368B1" w14:textId="36C3FAA9" w:rsidR="00421815" w:rsidRDefault="00421815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773ED41" w14:textId="55619182" w:rsidR="00421815" w:rsidRDefault="00421815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2F396A" w14:textId="77777777" w:rsidR="00421815" w:rsidRDefault="00421815" w:rsidP="004218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May1483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FBA7DDD" w14:textId="77777777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52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07B3F69" w14:textId="77777777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D7DF0C3" w14:textId="77777777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C824C34" w14:textId="6474D1C1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709FCA1A" w14:textId="13785260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POYNES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fl.1447)</w:t>
      </w:r>
    </w:p>
    <w:p w14:paraId="09FCF14A" w14:textId="10DFCC10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Wickham, Kent.</w:t>
      </w:r>
    </w:p>
    <w:p w14:paraId="74A44ACA" w14:textId="5DD62470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B40BCAB" w14:textId="7D92E01B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C5A5650" w14:textId="77777777" w:rsidR="00421815" w:rsidRDefault="00421815" w:rsidP="004218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0AE0159" w14:textId="77777777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53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E767558" w14:textId="77777777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1808BC8" w14:textId="77777777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7F5731" w14:textId="77777777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06AC72E8" w14:textId="2128203F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PRATT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fl.1499)</w:t>
      </w:r>
    </w:p>
    <w:p w14:paraId="1B69D18D" w14:textId="37DC3E29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Hoo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17496A10" w14:textId="7676A001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FE54F68" w14:textId="5B242B29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0A2E751" w14:textId="77777777" w:rsidR="00421815" w:rsidRDefault="00421815" w:rsidP="004218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490FC45" w14:textId="77777777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54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92AC7D9" w14:textId="77777777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9418F12" w14:textId="77777777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31A8B12" w14:textId="77777777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1598B0B1" w14:textId="30EC738D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PRATTE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7A19B28C" w14:textId="796DA212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Faversham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7DEF7D4D" w14:textId="67A70169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CEDFE87" w14:textId="214A2B4E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2A09AF0" w14:textId="77777777" w:rsidR="00421815" w:rsidRDefault="00421815" w:rsidP="004218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664B325" w14:textId="77777777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55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03950A1" w14:textId="77777777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1D7278D" w14:textId="77777777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61517C1" w14:textId="77777777" w:rsidR="00421815" w:rsidRDefault="00421815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356C13E5" w14:textId="1D1E928F" w:rsidR="00421815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PRATTE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fl.1486)</w:t>
      </w:r>
    </w:p>
    <w:p w14:paraId="38E93505" w14:textId="498B8764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Bougghton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under </w:t>
      </w:r>
      <w:proofErr w:type="spellStart"/>
      <w:r>
        <w:rPr>
          <w:rFonts w:ascii="Times New Roman" w:hAnsi="Times New Roman" w:cs="Times New Roman"/>
          <w:sz w:val="24"/>
          <w:szCs w:val="24"/>
        </w:rPr>
        <w:t>Blean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08D5DF99" w14:textId="0FEFA303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4D66EE" w14:textId="6F72A52E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1E840EE" w14:textId="77777777" w:rsidR="009966F0" w:rsidRDefault="009966F0" w:rsidP="009966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60FA0A2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56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0924D35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7A8A261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B6A1896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1C37C522" w14:textId="3AA165DD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PRATTE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fl.1486)</w:t>
      </w:r>
    </w:p>
    <w:p w14:paraId="5CCDAC7F" w14:textId="363E52D4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Canterbury.</w:t>
      </w:r>
    </w:p>
    <w:p w14:paraId="0FFC554D" w14:textId="5E612CFC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1079A5C" w14:textId="2BB99AF5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0916432" w14:textId="77777777" w:rsidR="009966F0" w:rsidRDefault="009966F0" w:rsidP="009966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4BDB286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57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C7688C9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6A5326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C04A143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0A7A7330" w14:textId="25F4A09F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PREONE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34C2C67C" w14:textId="4C564C48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Woolwich, Kent.</w:t>
      </w:r>
    </w:p>
    <w:p w14:paraId="25B94E15" w14:textId="50F552FF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E7DD288" w14:textId="6C0299B3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7D81409" w14:textId="77777777" w:rsidR="009966F0" w:rsidRDefault="009966F0" w:rsidP="009966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7858412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58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8288879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6084CF2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77CA239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3ACF5041" w14:textId="432F4B74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PULL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fl.1411)</w:t>
      </w:r>
    </w:p>
    <w:p w14:paraId="086E834D" w14:textId="21981466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Wrotham, Kent.</w:t>
      </w:r>
    </w:p>
    <w:p w14:paraId="6253440D" w14:textId="2F668D00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C3C1085" w14:textId="775277C9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0ABED3A" w14:textId="77777777" w:rsidR="009966F0" w:rsidRDefault="009966F0" w:rsidP="009966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EB8ACAE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59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DC55B31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7482153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5331B4E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31CA4013" w14:textId="4C8E894D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PULTON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fl.1474)</w:t>
      </w:r>
    </w:p>
    <w:p w14:paraId="13363182" w14:textId="4B538BB5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5F237FDC" w14:textId="6FED0458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2CC939C" w14:textId="2D47BA63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253D627" w14:textId="77777777" w:rsidR="009966F0" w:rsidRDefault="009966F0" w:rsidP="009966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May1474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54B78B3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60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B623F65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326F3C2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8625328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33C64567" w14:textId="23A94002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PULTON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2F09552F" w14:textId="45E7D6E9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6A2C8301" w14:textId="48AABFD0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98D7177" w14:textId="2246D972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205EF61" w14:textId="77777777" w:rsidR="009966F0" w:rsidRDefault="009966F0" w:rsidP="009966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Feb.1477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8BD46DD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61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05451F8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DD96E16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961176A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13109D85" w14:textId="34564F10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PULTON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6E23DA5F" w14:textId="17D0F7D6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46C08C49" w14:textId="63D29832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125A18A" w14:textId="3BB2E9C6" w:rsid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63447B7" w14:textId="2012DD15" w:rsidR="009966F0" w:rsidRDefault="009966F0" w:rsidP="009966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Jun.1484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6EB000FC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62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122A4A7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9138417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BF5612" w14:textId="0EB82B66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4A65A772" w14:textId="7949B090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PULTON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fl.1488)</w:t>
      </w:r>
    </w:p>
    <w:p w14:paraId="1B077A2D" w14:textId="26666E7D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42A987F4" w14:textId="7CD16D9C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966EEF0" w14:textId="4CE92B01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F25F924" w14:textId="77777777" w:rsidR="009966F0" w:rsidRDefault="009966F0" w:rsidP="009966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Sep.1488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ED38DB5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63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4F01D80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AA8974B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0C10E08" w14:textId="77777777" w:rsidR="009966F0" w:rsidRDefault="009966F0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28239996" w14:textId="03D1F217" w:rsidR="009966F0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PULTON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fl.1499)</w:t>
      </w:r>
    </w:p>
    <w:p w14:paraId="2840FCE0" w14:textId="457EAD9E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27D76B7A" w14:textId="0E430270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BC1315E" w14:textId="7D8FC334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3F448CE" w14:textId="77777777" w:rsidR="002835DC" w:rsidRDefault="002835DC" w:rsidP="002835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Jun.1499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D99CED7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64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0A0FD4D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B223BBA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B5A36B8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0F409CDA" w14:textId="2642C38D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PYCCARDE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6A54CC4A" w14:textId="05E2B276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4E518DB" w14:textId="43F7680B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55F49B6" w14:textId="339B8B2F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FC7DA88" w14:textId="77777777" w:rsidR="002835DC" w:rsidRDefault="002835DC" w:rsidP="002835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1176F58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65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B1757F0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9956B48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4415B82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71374929" w14:textId="79381232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PYKENHAM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fl.1436)</w:t>
      </w:r>
    </w:p>
    <w:p w14:paraId="771F140D" w14:textId="33844B00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Sittingbourne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753E1E02" w14:textId="6B1218DA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0505337" w14:textId="14952DBD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F2DCC97" w14:textId="77777777" w:rsidR="002835DC" w:rsidRDefault="002835DC" w:rsidP="002835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B0E94D1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66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9701F91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D77F170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D7647F4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3A086D73" w14:textId="1DB9DDD0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PYKERING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fl.1489)</w:t>
      </w:r>
    </w:p>
    <w:p w14:paraId="7E7F3DD7" w14:textId="7A4CF655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Halling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75930533" w14:textId="243B6C24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6B0693D" w14:textId="08C1F991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2EEC40" w14:textId="77777777" w:rsidR="002835DC" w:rsidRDefault="002835DC" w:rsidP="002835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22A1171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67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2EBECBF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FE64D48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12F7A3B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148FF031" w14:textId="1A912E7B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PYKERING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fl.1489)</w:t>
      </w:r>
    </w:p>
    <w:p w14:paraId="4EB0F262" w14:textId="5D42BA6F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Snodland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3F71D26" w14:textId="1A261911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29C67FC" w14:textId="054DFAFA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9A7E4DF" w14:textId="77777777" w:rsidR="002835DC" w:rsidRDefault="002835DC" w:rsidP="002835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9043BEB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68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27B786A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5C776BE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02310CB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1BA206CA" w14:textId="40850879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PYKERTON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fl.1487)</w:t>
      </w:r>
    </w:p>
    <w:p w14:paraId="4AA2DBA1" w14:textId="6B497B89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Mereworth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7D151ED7" w14:textId="2E4D29D9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14B3A87" w14:textId="1E113EF0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EB10DA9" w14:textId="77777777" w:rsidR="002835DC" w:rsidRDefault="002835DC" w:rsidP="002835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965E5A3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69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5275E81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2614EDC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A1B1927" w14:textId="77777777" w:rsidR="002835DC" w:rsidRDefault="002835DC" w:rsidP="002835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16A83443" w14:textId="1F8BDF5C" w:rsidR="002835DC" w:rsidRDefault="002835D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PYKYNHAM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fl.1497)</w:t>
      </w:r>
    </w:p>
    <w:p w14:paraId="54049B78" w14:textId="6194E71D" w:rsidR="008F1F7C" w:rsidRDefault="008F1F7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East Peckham, Kent.</w:t>
      </w:r>
    </w:p>
    <w:p w14:paraId="28731C07" w14:textId="6306FFDF" w:rsidR="008F1F7C" w:rsidRDefault="008F1F7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E930B38" w14:textId="0A222AD4" w:rsidR="008F1F7C" w:rsidRDefault="008F1F7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4E86468" w14:textId="77777777" w:rsidR="008F1F7C" w:rsidRDefault="008F1F7C" w:rsidP="008F1F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260BC5B" w14:textId="77777777" w:rsidR="008F1F7C" w:rsidRDefault="008F1F7C" w:rsidP="008F1F7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70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426A8FA" w14:textId="77777777" w:rsidR="008F1F7C" w:rsidRDefault="008F1F7C" w:rsidP="008F1F7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2D6853" w14:textId="77777777" w:rsidR="008F1F7C" w:rsidRDefault="008F1F7C" w:rsidP="008F1F7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B07E20A" w14:textId="77777777" w:rsidR="008F1F7C" w:rsidRDefault="008F1F7C" w:rsidP="008F1F7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5BD1C56E" w14:textId="092F2625" w:rsidR="008F1F7C" w:rsidRDefault="008F1F7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PYLBOROW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fl.1475)</w:t>
      </w:r>
    </w:p>
    <w:p w14:paraId="70D6FFA7" w14:textId="740A2E1D" w:rsidR="0076323A" w:rsidRDefault="0076323A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Chalk, Kent.</w:t>
      </w:r>
    </w:p>
    <w:p w14:paraId="4597FBDB" w14:textId="72A5DAFF" w:rsidR="0076323A" w:rsidRDefault="0076323A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FCF4BB1" w14:textId="2E97A43C" w:rsidR="0076323A" w:rsidRDefault="0076323A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299498" w14:textId="77777777" w:rsidR="0076323A" w:rsidRDefault="0076323A" w:rsidP="007632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1475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73670D3" w14:textId="77777777" w:rsidR="0076323A" w:rsidRDefault="0076323A" w:rsidP="007632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71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E930DD1" w14:textId="77777777" w:rsidR="0076323A" w:rsidRDefault="0076323A" w:rsidP="007632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85E97D" w14:textId="77777777" w:rsidR="0076323A" w:rsidRDefault="0076323A" w:rsidP="007632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E5B1CBA" w14:textId="77777777" w:rsidR="0076323A" w:rsidRDefault="0076323A" w:rsidP="007632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0A8470F6" w14:textId="4BFD6980" w:rsidR="0076323A" w:rsidRDefault="0076323A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PYMPE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fl.1473)</w:t>
      </w:r>
    </w:p>
    <w:p w14:paraId="53C53F2C" w14:textId="7331781D" w:rsidR="0076323A" w:rsidRDefault="0076323A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Hoo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4BD9D6A9" w14:textId="7F0D0169" w:rsidR="0076323A" w:rsidRDefault="0076323A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0FC0831" w14:textId="4FD2FAC5" w:rsidR="0076323A" w:rsidRDefault="0076323A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69F1CCF" w14:textId="77777777" w:rsidR="0076323A" w:rsidRDefault="0076323A" w:rsidP="007632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120F5FC" w14:textId="77777777" w:rsidR="0076323A" w:rsidRDefault="0076323A" w:rsidP="007632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72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88994A6" w14:textId="77777777" w:rsidR="0076323A" w:rsidRDefault="0076323A" w:rsidP="007632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1185E74" w14:textId="77777777" w:rsidR="0076323A" w:rsidRDefault="0076323A" w:rsidP="007632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BEB2F88" w14:textId="77E35F05" w:rsidR="0076323A" w:rsidRDefault="0076323A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68C13B60" w14:textId="6D7E5E56" w:rsidR="0076323A" w:rsidRDefault="0076323A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PYMPE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fl.1473)</w:t>
      </w:r>
    </w:p>
    <w:p w14:paraId="23F5EB07" w14:textId="2B6A842C" w:rsidR="0076323A" w:rsidRDefault="0076323A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West </w:t>
      </w:r>
      <w:proofErr w:type="spellStart"/>
      <w:r>
        <w:rPr>
          <w:rFonts w:ascii="Times New Roman" w:hAnsi="Times New Roman" w:cs="Times New Roman"/>
          <w:sz w:val="24"/>
          <w:szCs w:val="24"/>
        </w:rPr>
        <w:t>Malling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05D5604" w14:textId="07B99C9E" w:rsidR="0076323A" w:rsidRDefault="0076323A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6B9FF9C" w14:textId="588FF5F0" w:rsidR="0076323A" w:rsidRDefault="0076323A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29954B8" w14:textId="77777777" w:rsidR="0076323A" w:rsidRDefault="0076323A" w:rsidP="007632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F53DE9F" w14:textId="77777777" w:rsidR="0076323A" w:rsidRDefault="0076323A" w:rsidP="007632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73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F907A69" w14:textId="77777777" w:rsidR="0076323A" w:rsidRDefault="0076323A" w:rsidP="007632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4B509B3" w14:textId="77777777" w:rsidR="0076323A" w:rsidRDefault="0076323A" w:rsidP="007632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042061A" w14:textId="77777777" w:rsidR="0076323A" w:rsidRDefault="0076323A" w:rsidP="007632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25DAD22E" w14:textId="7E648BFE" w:rsidR="0076323A" w:rsidRDefault="0076323A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PYX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fl.1493)</w:t>
      </w:r>
    </w:p>
    <w:p w14:paraId="725B7B51" w14:textId="621EFF82" w:rsidR="0076323A" w:rsidRDefault="0076323A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Yalding, Kent.</w:t>
      </w:r>
    </w:p>
    <w:p w14:paraId="5A3D022E" w14:textId="71898463" w:rsidR="0076323A" w:rsidRDefault="0076323A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3A8B676" w14:textId="3A6CA74E" w:rsidR="0076323A" w:rsidRDefault="0076323A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442C58C" w14:textId="77777777" w:rsidR="0076323A" w:rsidRDefault="0076323A" w:rsidP="007632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0A15703" w14:textId="77777777" w:rsidR="0076323A" w:rsidRDefault="0076323A" w:rsidP="007632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274" w:history="1">
        <w:r w:rsidRPr="003B37C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https://www.kentarchaeology.org.uk/Research/Libr/Wills/NameOrder/P.htm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893EF0C" w14:textId="77777777" w:rsidR="0076323A" w:rsidRDefault="0076323A" w:rsidP="007632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E467AD9" w14:textId="77777777" w:rsidR="0076323A" w:rsidRDefault="0076323A" w:rsidP="007632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0E3A85B" w14:textId="77777777" w:rsidR="0076323A" w:rsidRDefault="0076323A" w:rsidP="007632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755B3E63" w14:textId="31A26CBA" w:rsidR="0076323A" w:rsidRDefault="009256AC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UMFREY</w:t>
      </w:r>
      <w:r w:rsidR="0076323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76323A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76323A">
        <w:rPr>
          <w:rFonts w:ascii="Times New Roman" w:hAnsi="Times New Roman" w:cs="Times New Roman"/>
          <w:sz w:val="24"/>
          <w:szCs w:val="24"/>
        </w:rPr>
        <w:t>fl.1485)</w:t>
      </w:r>
    </w:p>
    <w:p w14:paraId="3BF8A541" w14:textId="53C979DC" w:rsidR="0076323A" w:rsidRDefault="0076323A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 w:rsidR="009256AC">
        <w:rPr>
          <w:rFonts w:ascii="Times New Roman" w:hAnsi="Times New Roman" w:cs="Times New Roman"/>
          <w:sz w:val="24"/>
          <w:szCs w:val="24"/>
        </w:rPr>
        <w:t>Hadlow, Kent.</w:t>
      </w:r>
    </w:p>
    <w:p w14:paraId="60D49AFD" w14:textId="574AB3A6" w:rsidR="0076323A" w:rsidRDefault="0076323A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7DADC0A" w14:textId="52386BAF" w:rsidR="0076323A" w:rsidRDefault="0076323A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5323A48" w14:textId="0C850866" w:rsidR="0076323A" w:rsidRDefault="0076323A" w:rsidP="007632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</w:t>
      </w:r>
      <w:r w:rsidR="009256AC">
        <w:rPr>
          <w:rFonts w:ascii="Times New Roman" w:hAnsi="Times New Roman" w:cs="Times New Roman"/>
          <w:sz w:val="24"/>
          <w:szCs w:val="24"/>
        </w:rPr>
        <w:t>99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2F2DD1C" w14:textId="4B72C59A" w:rsidR="0076323A" w:rsidRDefault="0076323A" w:rsidP="009256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256AC">
        <w:rPr>
          <w:rFonts w:ascii="Times New Roman" w:hAnsi="Times New Roman" w:cs="Times New Roman"/>
          <w:sz w:val="24"/>
          <w:szCs w:val="24"/>
        </w:rPr>
        <w:t xml:space="preserve">( </w:t>
      </w:r>
      <w:hyperlink r:id="rId275" w:history="1">
        <w:r w:rsidR="009256AC" w:rsidRPr="00F34D3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https://www.kentarchaeology.org.uk/Research/Libr/Wills/NameOrder/UV.htm</w:t>
        </w:r>
      </w:hyperlink>
      <w:r w:rsidR="009256AC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A1945E0" w14:textId="77777777" w:rsidR="0076323A" w:rsidRDefault="0076323A" w:rsidP="007632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69A7FE3" w14:textId="77777777" w:rsidR="0076323A" w:rsidRDefault="0076323A" w:rsidP="007632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028F551" w14:textId="77777777" w:rsidR="0076323A" w:rsidRDefault="0076323A" w:rsidP="007632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2022</w:t>
      </w:r>
    </w:p>
    <w:p w14:paraId="598802AC" w14:textId="7E57F3B2" w:rsidR="0076323A" w:rsidRPr="0076323A" w:rsidRDefault="0076323A" w:rsidP="009966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9BF2513" w14:textId="3355EA13" w:rsidR="009966F0" w:rsidRPr="009966F0" w:rsidRDefault="009966F0" w:rsidP="004218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B17F93A" w14:textId="7DB2317A" w:rsidR="00421815" w:rsidRPr="00421815" w:rsidRDefault="00421815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3E4600A" w14:textId="7A78F3C5" w:rsidR="00832692" w:rsidRPr="00832692" w:rsidRDefault="00832692" w:rsidP="008326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CDDD647" w14:textId="418423A9" w:rsidR="00832692" w:rsidRPr="00832692" w:rsidRDefault="00832692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5E2713" w14:textId="3B0E74CB" w:rsidR="003B1121" w:rsidRPr="003B1121" w:rsidRDefault="003B1121" w:rsidP="003B11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134EFD9" w14:textId="706E0F46" w:rsidR="00D045EC" w:rsidRPr="00D045EC" w:rsidRDefault="00D045EC" w:rsidP="005A4F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E94B5AC" w14:textId="2D02501C" w:rsidR="005A4F5B" w:rsidRPr="005A4F5B" w:rsidRDefault="005A4F5B" w:rsidP="005828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D378A48" w14:textId="7F225BD9" w:rsidR="00582880" w:rsidRPr="00582880" w:rsidRDefault="00582880" w:rsidP="00FF2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582880" w:rsidRPr="00582880">
      <w:headerReference w:type="even" r:id="rId276"/>
      <w:headerReference w:type="default" r:id="rId277"/>
      <w:footerReference w:type="even" r:id="rId278"/>
      <w:footerReference w:type="default" r:id="rId279"/>
      <w:headerReference w:type="first" r:id="rId280"/>
      <w:footerReference w:type="first" r:id="rId28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5B9A1" w14:textId="77777777" w:rsidR="00C058DC" w:rsidRDefault="00C058DC" w:rsidP="009139A6">
      <w:r>
        <w:separator/>
      </w:r>
    </w:p>
  </w:endnote>
  <w:endnote w:type="continuationSeparator" w:id="0">
    <w:p w14:paraId="2336A38A" w14:textId="77777777" w:rsidR="00C058DC" w:rsidRDefault="00C058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C53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8DCD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DB8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472EA" w14:textId="77777777" w:rsidR="00C058DC" w:rsidRDefault="00C058DC" w:rsidP="009139A6">
      <w:r>
        <w:separator/>
      </w:r>
    </w:p>
  </w:footnote>
  <w:footnote w:type="continuationSeparator" w:id="0">
    <w:p w14:paraId="410C51B6" w14:textId="77777777" w:rsidR="00C058DC" w:rsidRDefault="00C058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814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61B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322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0E6"/>
    <w:rsid w:val="000000EE"/>
    <w:rsid w:val="00000E29"/>
    <w:rsid w:val="00001293"/>
    <w:rsid w:val="00002222"/>
    <w:rsid w:val="00003EE2"/>
    <w:rsid w:val="00011976"/>
    <w:rsid w:val="00012E06"/>
    <w:rsid w:val="00021698"/>
    <w:rsid w:val="00026CE7"/>
    <w:rsid w:val="00027882"/>
    <w:rsid w:val="00030765"/>
    <w:rsid w:val="000357E4"/>
    <w:rsid w:val="00035AD4"/>
    <w:rsid w:val="00037DD3"/>
    <w:rsid w:val="00040387"/>
    <w:rsid w:val="00040420"/>
    <w:rsid w:val="00040A71"/>
    <w:rsid w:val="000503B2"/>
    <w:rsid w:val="00051385"/>
    <w:rsid w:val="00053AEC"/>
    <w:rsid w:val="00054D9B"/>
    <w:rsid w:val="0005519B"/>
    <w:rsid w:val="00055533"/>
    <w:rsid w:val="000666E0"/>
    <w:rsid w:val="00070A6D"/>
    <w:rsid w:val="00071091"/>
    <w:rsid w:val="00071957"/>
    <w:rsid w:val="00073DF7"/>
    <w:rsid w:val="00074418"/>
    <w:rsid w:val="00074968"/>
    <w:rsid w:val="000812FA"/>
    <w:rsid w:val="0008137C"/>
    <w:rsid w:val="00081603"/>
    <w:rsid w:val="0009048E"/>
    <w:rsid w:val="00093112"/>
    <w:rsid w:val="00096FF8"/>
    <w:rsid w:val="000A1DC0"/>
    <w:rsid w:val="000A3B91"/>
    <w:rsid w:val="000A4443"/>
    <w:rsid w:val="000B00B0"/>
    <w:rsid w:val="000B1137"/>
    <w:rsid w:val="000B1A0C"/>
    <w:rsid w:val="000B39C2"/>
    <w:rsid w:val="000B4CC2"/>
    <w:rsid w:val="000B6BCD"/>
    <w:rsid w:val="000C5E74"/>
    <w:rsid w:val="000C61DE"/>
    <w:rsid w:val="000D02CD"/>
    <w:rsid w:val="000E04AB"/>
    <w:rsid w:val="000E30F3"/>
    <w:rsid w:val="000E3E6D"/>
    <w:rsid w:val="000F526D"/>
    <w:rsid w:val="000F590F"/>
    <w:rsid w:val="000F7F69"/>
    <w:rsid w:val="00101A25"/>
    <w:rsid w:val="00102427"/>
    <w:rsid w:val="00115FDB"/>
    <w:rsid w:val="001206DC"/>
    <w:rsid w:val="00125445"/>
    <w:rsid w:val="001319CA"/>
    <w:rsid w:val="001355F6"/>
    <w:rsid w:val="00142054"/>
    <w:rsid w:val="001562F9"/>
    <w:rsid w:val="00156B9E"/>
    <w:rsid w:val="001577D8"/>
    <w:rsid w:val="00161A0B"/>
    <w:rsid w:val="00161C30"/>
    <w:rsid w:val="00162C85"/>
    <w:rsid w:val="0016620F"/>
    <w:rsid w:val="00166F8A"/>
    <w:rsid w:val="001713D5"/>
    <w:rsid w:val="00175C41"/>
    <w:rsid w:val="001765B3"/>
    <w:rsid w:val="00176B37"/>
    <w:rsid w:val="00180207"/>
    <w:rsid w:val="00187EEB"/>
    <w:rsid w:val="001A2830"/>
    <w:rsid w:val="001A5F5D"/>
    <w:rsid w:val="001B0452"/>
    <w:rsid w:val="001B1833"/>
    <w:rsid w:val="001B25E6"/>
    <w:rsid w:val="001B3FAB"/>
    <w:rsid w:val="001B6564"/>
    <w:rsid w:val="001B6C48"/>
    <w:rsid w:val="001B6E60"/>
    <w:rsid w:val="001C06C8"/>
    <w:rsid w:val="001C287D"/>
    <w:rsid w:val="001C328E"/>
    <w:rsid w:val="001C3345"/>
    <w:rsid w:val="001C3DD2"/>
    <w:rsid w:val="001C45B3"/>
    <w:rsid w:val="001C6473"/>
    <w:rsid w:val="001D0F0D"/>
    <w:rsid w:val="001D23A6"/>
    <w:rsid w:val="001D43D3"/>
    <w:rsid w:val="001D74B0"/>
    <w:rsid w:val="001D776E"/>
    <w:rsid w:val="001E2C18"/>
    <w:rsid w:val="001E33BC"/>
    <w:rsid w:val="001F0415"/>
    <w:rsid w:val="001F5EBB"/>
    <w:rsid w:val="001F6345"/>
    <w:rsid w:val="001F7B8C"/>
    <w:rsid w:val="00212796"/>
    <w:rsid w:val="00213078"/>
    <w:rsid w:val="00233E3B"/>
    <w:rsid w:val="002411CC"/>
    <w:rsid w:val="00247478"/>
    <w:rsid w:val="00247BB8"/>
    <w:rsid w:val="002510B7"/>
    <w:rsid w:val="002542EB"/>
    <w:rsid w:val="00254D67"/>
    <w:rsid w:val="00255FAD"/>
    <w:rsid w:val="002563A5"/>
    <w:rsid w:val="002661FF"/>
    <w:rsid w:val="0026700A"/>
    <w:rsid w:val="0027064E"/>
    <w:rsid w:val="00271662"/>
    <w:rsid w:val="00277D10"/>
    <w:rsid w:val="00280ED0"/>
    <w:rsid w:val="002835DC"/>
    <w:rsid w:val="00284251"/>
    <w:rsid w:val="00292D79"/>
    <w:rsid w:val="002A1CF1"/>
    <w:rsid w:val="002A1D39"/>
    <w:rsid w:val="002A46C5"/>
    <w:rsid w:val="002A6994"/>
    <w:rsid w:val="002B457A"/>
    <w:rsid w:val="002B6DC1"/>
    <w:rsid w:val="002C742A"/>
    <w:rsid w:val="002D06ED"/>
    <w:rsid w:val="002D0BE3"/>
    <w:rsid w:val="002D11C3"/>
    <w:rsid w:val="002D4FE0"/>
    <w:rsid w:val="002D6F56"/>
    <w:rsid w:val="002D712A"/>
    <w:rsid w:val="002D7CCD"/>
    <w:rsid w:val="002E26F0"/>
    <w:rsid w:val="002E4107"/>
    <w:rsid w:val="002E555C"/>
    <w:rsid w:val="002E57A6"/>
    <w:rsid w:val="002E5975"/>
    <w:rsid w:val="002E69C8"/>
    <w:rsid w:val="002F2C9A"/>
    <w:rsid w:val="002F3A5D"/>
    <w:rsid w:val="002F5070"/>
    <w:rsid w:val="00301D1E"/>
    <w:rsid w:val="00305105"/>
    <w:rsid w:val="00306913"/>
    <w:rsid w:val="00310959"/>
    <w:rsid w:val="0031712F"/>
    <w:rsid w:val="00317B7D"/>
    <w:rsid w:val="00321A4B"/>
    <w:rsid w:val="00323BBE"/>
    <w:rsid w:val="003340FF"/>
    <w:rsid w:val="003362CB"/>
    <w:rsid w:val="00336314"/>
    <w:rsid w:val="00341D30"/>
    <w:rsid w:val="0034467F"/>
    <w:rsid w:val="003472CF"/>
    <w:rsid w:val="003545F6"/>
    <w:rsid w:val="00364D48"/>
    <w:rsid w:val="003655FA"/>
    <w:rsid w:val="0037299B"/>
    <w:rsid w:val="00373BDF"/>
    <w:rsid w:val="00381AA4"/>
    <w:rsid w:val="0038492B"/>
    <w:rsid w:val="00386DF0"/>
    <w:rsid w:val="00390354"/>
    <w:rsid w:val="00390BF8"/>
    <w:rsid w:val="00391715"/>
    <w:rsid w:val="00392823"/>
    <w:rsid w:val="00392884"/>
    <w:rsid w:val="003957C2"/>
    <w:rsid w:val="0039596E"/>
    <w:rsid w:val="00397A33"/>
    <w:rsid w:val="003B1121"/>
    <w:rsid w:val="003B3C58"/>
    <w:rsid w:val="003B7164"/>
    <w:rsid w:val="003C085F"/>
    <w:rsid w:val="003C1153"/>
    <w:rsid w:val="003C3DBB"/>
    <w:rsid w:val="003C5870"/>
    <w:rsid w:val="003D356B"/>
    <w:rsid w:val="003D4870"/>
    <w:rsid w:val="003E4E2C"/>
    <w:rsid w:val="004010FC"/>
    <w:rsid w:val="00401F7F"/>
    <w:rsid w:val="004020C9"/>
    <w:rsid w:val="0040390E"/>
    <w:rsid w:val="00404F8F"/>
    <w:rsid w:val="004107C8"/>
    <w:rsid w:val="00415D3E"/>
    <w:rsid w:val="004172B6"/>
    <w:rsid w:val="00421815"/>
    <w:rsid w:val="00424AB8"/>
    <w:rsid w:val="004371CB"/>
    <w:rsid w:val="0043786E"/>
    <w:rsid w:val="00440BCA"/>
    <w:rsid w:val="00441535"/>
    <w:rsid w:val="00441FF2"/>
    <w:rsid w:val="00443754"/>
    <w:rsid w:val="0044559B"/>
    <w:rsid w:val="0044668E"/>
    <w:rsid w:val="00447233"/>
    <w:rsid w:val="004477F3"/>
    <w:rsid w:val="0045023A"/>
    <w:rsid w:val="00455F21"/>
    <w:rsid w:val="0046548F"/>
    <w:rsid w:val="004675D5"/>
    <w:rsid w:val="00471F3B"/>
    <w:rsid w:val="004734B6"/>
    <w:rsid w:val="004805F1"/>
    <w:rsid w:val="00480EC7"/>
    <w:rsid w:val="004811F6"/>
    <w:rsid w:val="0049094B"/>
    <w:rsid w:val="00491AEB"/>
    <w:rsid w:val="00491C89"/>
    <w:rsid w:val="00492268"/>
    <w:rsid w:val="00493067"/>
    <w:rsid w:val="00494509"/>
    <w:rsid w:val="00494EB7"/>
    <w:rsid w:val="004A43E0"/>
    <w:rsid w:val="004A6222"/>
    <w:rsid w:val="004B090D"/>
    <w:rsid w:val="004B502D"/>
    <w:rsid w:val="004B6976"/>
    <w:rsid w:val="004B7267"/>
    <w:rsid w:val="004C03EA"/>
    <w:rsid w:val="004C0C60"/>
    <w:rsid w:val="004C1536"/>
    <w:rsid w:val="004C7086"/>
    <w:rsid w:val="004D0752"/>
    <w:rsid w:val="004D1650"/>
    <w:rsid w:val="004D16A6"/>
    <w:rsid w:val="004D4F58"/>
    <w:rsid w:val="004D5F4E"/>
    <w:rsid w:val="004D62E9"/>
    <w:rsid w:val="004D7F7C"/>
    <w:rsid w:val="004E0D7E"/>
    <w:rsid w:val="004E2626"/>
    <w:rsid w:val="004E7336"/>
    <w:rsid w:val="004F342F"/>
    <w:rsid w:val="005030EE"/>
    <w:rsid w:val="00511C4F"/>
    <w:rsid w:val="0051239C"/>
    <w:rsid w:val="0051570A"/>
    <w:rsid w:val="005209D6"/>
    <w:rsid w:val="00522A40"/>
    <w:rsid w:val="00525B8C"/>
    <w:rsid w:val="00525E4B"/>
    <w:rsid w:val="00530C38"/>
    <w:rsid w:val="00545611"/>
    <w:rsid w:val="00547398"/>
    <w:rsid w:val="00554A37"/>
    <w:rsid w:val="005565B2"/>
    <w:rsid w:val="00556C48"/>
    <w:rsid w:val="005579CB"/>
    <w:rsid w:val="00572328"/>
    <w:rsid w:val="00572A0A"/>
    <w:rsid w:val="00581948"/>
    <w:rsid w:val="00582880"/>
    <w:rsid w:val="0058667D"/>
    <w:rsid w:val="005869A8"/>
    <w:rsid w:val="00590C1B"/>
    <w:rsid w:val="005933EF"/>
    <w:rsid w:val="00597E95"/>
    <w:rsid w:val="005A29AA"/>
    <w:rsid w:val="005A4F5B"/>
    <w:rsid w:val="005B2913"/>
    <w:rsid w:val="005B431D"/>
    <w:rsid w:val="005B4FDC"/>
    <w:rsid w:val="005B6CC2"/>
    <w:rsid w:val="005C0986"/>
    <w:rsid w:val="005C130B"/>
    <w:rsid w:val="005C4415"/>
    <w:rsid w:val="005C6B77"/>
    <w:rsid w:val="005C7514"/>
    <w:rsid w:val="005C75DF"/>
    <w:rsid w:val="005F0379"/>
    <w:rsid w:val="005F0753"/>
    <w:rsid w:val="005F1407"/>
    <w:rsid w:val="005F1FA4"/>
    <w:rsid w:val="005F5A62"/>
    <w:rsid w:val="005F63C2"/>
    <w:rsid w:val="00601F2B"/>
    <w:rsid w:val="00603989"/>
    <w:rsid w:val="00613EAB"/>
    <w:rsid w:val="0062070A"/>
    <w:rsid w:val="00623FB6"/>
    <w:rsid w:val="00624BD2"/>
    <w:rsid w:val="00624F04"/>
    <w:rsid w:val="006261CF"/>
    <w:rsid w:val="0062646E"/>
    <w:rsid w:val="006278D6"/>
    <w:rsid w:val="00635F04"/>
    <w:rsid w:val="006373C0"/>
    <w:rsid w:val="006376F2"/>
    <w:rsid w:val="006379F5"/>
    <w:rsid w:val="00641435"/>
    <w:rsid w:val="006416AB"/>
    <w:rsid w:val="00641E1A"/>
    <w:rsid w:val="00642743"/>
    <w:rsid w:val="006444E3"/>
    <w:rsid w:val="00645697"/>
    <w:rsid w:val="00651615"/>
    <w:rsid w:val="00656692"/>
    <w:rsid w:val="0066466A"/>
    <w:rsid w:val="006646D0"/>
    <w:rsid w:val="0067079F"/>
    <w:rsid w:val="00673154"/>
    <w:rsid w:val="00676399"/>
    <w:rsid w:val="006846BF"/>
    <w:rsid w:val="00685F84"/>
    <w:rsid w:val="0068645E"/>
    <w:rsid w:val="00691638"/>
    <w:rsid w:val="006A0E4A"/>
    <w:rsid w:val="006A5D36"/>
    <w:rsid w:val="006A6DD8"/>
    <w:rsid w:val="006B3163"/>
    <w:rsid w:val="006B455B"/>
    <w:rsid w:val="006C032E"/>
    <w:rsid w:val="006C3609"/>
    <w:rsid w:val="006C3A14"/>
    <w:rsid w:val="006C427E"/>
    <w:rsid w:val="006C70F3"/>
    <w:rsid w:val="006E0828"/>
    <w:rsid w:val="006E41DA"/>
    <w:rsid w:val="006E4290"/>
    <w:rsid w:val="006E49DC"/>
    <w:rsid w:val="006E5FC5"/>
    <w:rsid w:val="006F0192"/>
    <w:rsid w:val="006F4814"/>
    <w:rsid w:val="006F5639"/>
    <w:rsid w:val="006F5652"/>
    <w:rsid w:val="006F6E7A"/>
    <w:rsid w:val="00706B9A"/>
    <w:rsid w:val="007101BC"/>
    <w:rsid w:val="007120A6"/>
    <w:rsid w:val="00713C32"/>
    <w:rsid w:val="0071656B"/>
    <w:rsid w:val="00716B2D"/>
    <w:rsid w:val="00717DF6"/>
    <w:rsid w:val="00727D76"/>
    <w:rsid w:val="00731341"/>
    <w:rsid w:val="00731EA5"/>
    <w:rsid w:val="00733B97"/>
    <w:rsid w:val="00750F15"/>
    <w:rsid w:val="00751B4A"/>
    <w:rsid w:val="007522E5"/>
    <w:rsid w:val="00762375"/>
    <w:rsid w:val="0076323A"/>
    <w:rsid w:val="00764FE3"/>
    <w:rsid w:val="0076537A"/>
    <w:rsid w:val="00765947"/>
    <w:rsid w:val="00774446"/>
    <w:rsid w:val="00774892"/>
    <w:rsid w:val="0077581D"/>
    <w:rsid w:val="007767AF"/>
    <w:rsid w:val="00787520"/>
    <w:rsid w:val="007938B0"/>
    <w:rsid w:val="00795746"/>
    <w:rsid w:val="007A3BEC"/>
    <w:rsid w:val="007B53FE"/>
    <w:rsid w:val="007C41D1"/>
    <w:rsid w:val="007C5C72"/>
    <w:rsid w:val="007C6351"/>
    <w:rsid w:val="007C63BD"/>
    <w:rsid w:val="007C7CC5"/>
    <w:rsid w:val="007D1DCF"/>
    <w:rsid w:val="007D3ED6"/>
    <w:rsid w:val="007D5DAE"/>
    <w:rsid w:val="007D5E75"/>
    <w:rsid w:val="007D5EB8"/>
    <w:rsid w:val="007E474B"/>
    <w:rsid w:val="007E6D89"/>
    <w:rsid w:val="007E76EB"/>
    <w:rsid w:val="007F05E7"/>
    <w:rsid w:val="007F2B65"/>
    <w:rsid w:val="007F412F"/>
    <w:rsid w:val="007F5DD8"/>
    <w:rsid w:val="00810259"/>
    <w:rsid w:val="00810ACF"/>
    <w:rsid w:val="00817181"/>
    <w:rsid w:val="00825739"/>
    <w:rsid w:val="00826F5C"/>
    <w:rsid w:val="00827765"/>
    <w:rsid w:val="00827F21"/>
    <w:rsid w:val="00832692"/>
    <w:rsid w:val="00832F76"/>
    <w:rsid w:val="008355E5"/>
    <w:rsid w:val="00837797"/>
    <w:rsid w:val="00837B81"/>
    <w:rsid w:val="00841F40"/>
    <w:rsid w:val="00845306"/>
    <w:rsid w:val="0085136A"/>
    <w:rsid w:val="0085213A"/>
    <w:rsid w:val="00852388"/>
    <w:rsid w:val="00855E26"/>
    <w:rsid w:val="00861124"/>
    <w:rsid w:val="00861C2A"/>
    <w:rsid w:val="00866FB2"/>
    <w:rsid w:val="008674E8"/>
    <w:rsid w:val="00881EAB"/>
    <w:rsid w:val="00882960"/>
    <w:rsid w:val="00887D94"/>
    <w:rsid w:val="00893DFB"/>
    <w:rsid w:val="008966E1"/>
    <w:rsid w:val="008A052B"/>
    <w:rsid w:val="008A129D"/>
    <w:rsid w:val="008A2AA5"/>
    <w:rsid w:val="008A34A8"/>
    <w:rsid w:val="008B0A64"/>
    <w:rsid w:val="008B2D3D"/>
    <w:rsid w:val="008B39C5"/>
    <w:rsid w:val="008B4C20"/>
    <w:rsid w:val="008B5FAB"/>
    <w:rsid w:val="008B7DAB"/>
    <w:rsid w:val="008C22DE"/>
    <w:rsid w:val="008C391F"/>
    <w:rsid w:val="008C480F"/>
    <w:rsid w:val="008D240F"/>
    <w:rsid w:val="008D4B5B"/>
    <w:rsid w:val="008D5984"/>
    <w:rsid w:val="008D63C8"/>
    <w:rsid w:val="008E00CC"/>
    <w:rsid w:val="008E132A"/>
    <w:rsid w:val="008E47FC"/>
    <w:rsid w:val="008F1F7C"/>
    <w:rsid w:val="008F2C20"/>
    <w:rsid w:val="008F3B97"/>
    <w:rsid w:val="008F3F28"/>
    <w:rsid w:val="008F4AD0"/>
    <w:rsid w:val="008F541B"/>
    <w:rsid w:val="00902E5F"/>
    <w:rsid w:val="00903069"/>
    <w:rsid w:val="00904AE0"/>
    <w:rsid w:val="00904C7E"/>
    <w:rsid w:val="009079B5"/>
    <w:rsid w:val="00907F17"/>
    <w:rsid w:val="009139A6"/>
    <w:rsid w:val="00913A48"/>
    <w:rsid w:val="00917E0C"/>
    <w:rsid w:val="00920105"/>
    <w:rsid w:val="009256AC"/>
    <w:rsid w:val="0093075E"/>
    <w:rsid w:val="00931324"/>
    <w:rsid w:val="00931CA4"/>
    <w:rsid w:val="00932800"/>
    <w:rsid w:val="00937BD5"/>
    <w:rsid w:val="009448BB"/>
    <w:rsid w:val="00946521"/>
    <w:rsid w:val="0095374D"/>
    <w:rsid w:val="00960055"/>
    <w:rsid w:val="009631D0"/>
    <w:rsid w:val="00964643"/>
    <w:rsid w:val="0096498D"/>
    <w:rsid w:val="00966E5A"/>
    <w:rsid w:val="0097209C"/>
    <w:rsid w:val="00980D77"/>
    <w:rsid w:val="00980DD1"/>
    <w:rsid w:val="00990A62"/>
    <w:rsid w:val="00993C4F"/>
    <w:rsid w:val="009962D1"/>
    <w:rsid w:val="009966F0"/>
    <w:rsid w:val="0099746F"/>
    <w:rsid w:val="009974DE"/>
    <w:rsid w:val="009A0534"/>
    <w:rsid w:val="009A3F21"/>
    <w:rsid w:val="009A6837"/>
    <w:rsid w:val="009B2194"/>
    <w:rsid w:val="009B2766"/>
    <w:rsid w:val="009B2AF5"/>
    <w:rsid w:val="009B7328"/>
    <w:rsid w:val="009C2A90"/>
    <w:rsid w:val="009C4D70"/>
    <w:rsid w:val="009D62C9"/>
    <w:rsid w:val="009E2ABA"/>
    <w:rsid w:val="009E315E"/>
    <w:rsid w:val="009E4FC2"/>
    <w:rsid w:val="009E708D"/>
    <w:rsid w:val="009F0CD5"/>
    <w:rsid w:val="009F6BC2"/>
    <w:rsid w:val="00A00910"/>
    <w:rsid w:val="00A04ACA"/>
    <w:rsid w:val="00A04F0E"/>
    <w:rsid w:val="00A13056"/>
    <w:rsid w:val="00A17234"/>
    <w:rsid w:val="00A21EC3"/>
    <w:rsid w:val="00A24A38"/>
    <w:rsid w:val="00A2536A"/>
    <w:rsid w:val="00A2756C"/>
    <w:rsid w:val="00A3124E"/>
    <w:rsid w:val="00A3176C"/>
    <w:rsid w:val="00A434A6"/>
    <w:rsid w:val="00A47961"/>
    <w:rsid w:val="00A5087A"/>
    <w:rsid w:val="00A70B7E"/>
    <w:rsid w:val="00A71208"/>
    <w:rsid w:val="00A75662"/>
    <w:rsid w:val="00A767CB"/>
    <w:rsid w:val="00A77CCA"/>
    <w:rsid w:val="00A82725"/>
    <w:rsid w:val="00A90762"/>
    <w:rsid w:val="00A93FDD"/>
    <w:rsid w:val="00A949F2"/>
    <w:rsid w:val="00A95543"/>
    <w:rsid w:val="00AA2073"/>
    <w:rsid w:val="00AA26A7"/>
    <w:rsid w:val="00AA7025"/>
    <w:rsid w:val="00AB1222"/>
    <w:rsid w:val="00AB1232"/>
    <w:rsid w:val="00AB3FBD"/>
    <w:rsid w:val="00AB4AEE"/>
    <w:rsid w:val="00AB4EF1"/>
    <w:rsid w:val="00AC650A"/>
    <w:rsid w:val="00AD0EBC"/>
    <w:rsid w:val="00AD1127"/>
    <w:rsid w:val="00AD49D7"/>
    <w:rsid w:val="00AE0644"/>
    <w:rsid w:val="00AE35A6"/>
    <w:rsid w:val="00AE603F"/>
    <w:rsid w:val="00AE65F8"/>
    <w:rsid w:val="00AF0891"/>
    <w:rsid w:val="00AF1E71"/>
    <w:rsid w:val="00AF2752"/>
    <w:rsid w:val="00AF4549"/>
    <w:rsid w:val="00AF62AC"/>
    <w:rsid w:val="00B0428E"/>
    <w:rsid w:val="00B20683"/>
    <w:rsid w:val="00B2520A"/>
    <w:rsid w:val="00B3134F"/>
    <w:rsid w:val="00B31626"/>
    <w:rsid w:val="00B31C4B"/>
    <w:rsid w:val="00B362E0"/>
    <w:rsid w:val="00B372C4"/>
    <w:rsid w:val="00B40BF7"/>
    <w:rsid w:val="00B42B19"/>
    <w:rsid w:val="00B434E8"/>
    <w:rsid w:val="00B43617"/>
    <w:rsid w:val="00B450AB"/>
    <w:rsid w:val="00B50849"/>
    <w:rsid w:val="00B52837"/>
    <w:rsid w:val="00B53133"/>
    <w:rsid w:val="00B55E25"/>
    <w:rsid w:val="00B74D9A"/>
    <w:rsid w:val="00B810AB"/>
    <w:rsid w:val="00B81CF1"/>
    <w:rsid w:val="00B838EC"/>
    <w:rsid w:val="00B87F14"/>
    <w:rsid w:val="00B90D9B"/>
    <w:rsid w:val="00B95806"/>
    <w:rsid w:val="00B9625A"/>
    <w:rsid w:val="00BA00AB"/>
    <w:rsid w:val="00BA0B78"/>
    <w:rsid w:val="00BA1FC0"/>
    <w:rsid w:val="00BB24C9"/>
    <w:rsid w:val="00BB4903"/>
    <w:rsid w:val="00BC1BC2"/>
    <w:rsid w:val="00BC435C"/>
    <w:rsid w:val="00BC4C7D"/>
    <w:rsid w:val="00BC4F17"/>
    <w:rsid w:val="00BC53E8"/>
    <w:rsid w:val="00BC7C70"/>
    <w:rsid w:val="00BD461C"/>
    <w:rsid w:val="00BD4B91"/>
    <w:rsid w:val="00BD5F74"/>
    <w:rsid w:val="00BD7CC8"/>
    <w:rsid w:val="00BE60E0"/>
    <w:rsid w:val="00BE7002"/>
    <w:rsid w:val="00BF0440"/>
    <w:rsid w:val="00BF231C"/>
    <w:rsid w:val="00BF377D"/>
    <w:rsid w:val="00BF4FA1"/>
    <w:rsid w:val="00BF6ABD"/>
    <w:rsid w:val="00C008FA"/>
    <w:rsid w:val="00C031D5"/>
    <w:rsid w:val="00C03FCF"/>
    <w:rsid w:val="00C044FD"/>
    <w:rsid w:val="00C058DC"/>
    <w:rsid w:val="00C07FD3"/>
    <w:rsid w:val="00C10E1A"/>
    <w:rsid w:val="00C20F38"/>
    <w:rsid w:val="00C263AB"/>
    <w:rsid w:val="00C42C43"/>
    <w:rsid w:val="00C437F1"/>
    <w:rsid w:val="00C45687"/>
    <w:rsid w:val="00C47BFF"/>
    <w:rsid w:val="00C50632"/>
    <w:rsid w:val="00C50C1E"/>
    <w:rsid w:val="00C52632"/>
    <w:rsid w:val="00C536EA"/>
    <w:rsid w:val="00C555C4"/>
    <w:rsid w:val="00C57AB8"/>
    <w:rsid w:val="00C57B05"/>
    <w:rsid w:val="00C656AC"/>
    <w:rsid w:val="00C65C96"/>
    <w:rsid w:val="00C74AEF"/>
    <w:rsid w:val="00C77F69"/>
    <w:rsid w:val="00C813DF"/>
    <w:rsid w:val="00C84F3E"/>
    <w:rsid w:val="00C929C0"/>
    <w:rsid w:val="00C945C2"/>
    <w:rsid w:val="00C95305"/>
    <w:rsid w:val="00CA506B"/>
    <w:rsid w:val="00CA5819"/>
    <w:rsid w:val="00CB4ED9"/>
    <w:rsid w:val="00CC045B"/>
    <w:rsid w:val="00CC0D64"/>
    <w:rsid w:val="00CC331C"/>
    <w:rsid w:val="00CC46EA"/>
    <w:rsid w:val="00CD1A10"/>
    <w:rsid w:val="00CD64D5"/>
    <w:rsid w:val="00CE01F6"/>
    <w:rsid w:val="00CE1A80"/>
    <w:rsid w:val="00CE3B0F"/>
    <w:rsid w:val="00D030E6"/>
    <w:rsid w:val="00D045EC"/>
    <w:rsid w:val="00D065F2"/>
    <w:rsid w:val="00D15935"/>
    <w:rsid w:val="00D221E3"/>
    <w:rsid w:val="00D25251"/>
    <w:rsid w:val="00D309EC"/>
    <w:rsid w:val="00D36661"/>
    <w:rsid w:val="00D37CFB"/>
    <w:rsid w:val="00D4154C"/>
    <w:rsid w:val="00D417FD"/>
    <w:rsid w:val="00D43C42"/>
    <w:rsid w:val="00D51CA4"/>
    <w:rsid w:val="00D532A8"/>
    <w:rsid w:val="00D55AAF"/>
    <w:rsid w:val="00D55BC1"/>
    <w:rsid w:val="00D579A3"/>
    <w:rsid w:val="00D60202"/>
    <w:rsid w:val="00D6181B"/>
    <w:rsid w:val="00D63742"/>
    <w:rsid w:val="00D63F62"/>
    <w:rsid w:val="00D65461"/>
    <w:rsid w:val="00D65561"/>
    <w:rsid w:val="00D66C54"/>
    <w:rsid w:val="00D71196"/>
    <w:rsid w:val="00D71FB6"/>
    <w:rsid w:val="00D744EF"/>
    <w:rsid w:val="00D7556C"/>
    <w:rsid w:val="00D7615B"/>
    <w:rsid w:val="00D77F2A"/>
    <w:rsid w:val="00D870EC"/>
    <w:rsid w:val="00D9248D"/>
    <w:rsid w:val="00D938A2"/>
    <w:rsid w:val="00D94835"/>
    <w:rsid w:val="00D970A2"/>
    <w:rsid w:val="00D97261"/>
    <w:rsid w:val="00DA0F0C"/>
    <w:rsid w:val="00DA19EA"/>
    <w:rsid w:val="00DA1DD2"/>
    <w:rsid w:val="00DA6B8C"/>
    <w:rsid w:val="00DB2900"/>
    <w:rsid w:val="00DB3153"/>
    <w:rsid w:val="00DB68BC"/>
    <w:rsid w:val="00DC0A69"/>
    <w:rsid w:val="00DC4358"/>
    <w:rsid w:val="00DC6803"/>
    <w:rsid w:val="00DD1E82"/>
    <w:rsid w:val="00DD61AB"/>
    <w:rsid w:val="00DD7E54"/>
    <w:rsid w:val="00DE672D"/>
    <w:rsid w:val="00DF3CFE"/>
    <w:rsid w:val="00DF5591"/>
    <w:rsid w:val="00DF6E11"/>
    <w:rsid w:val="00E039CC"/>
    <w:rsid w:val="00E042C9"/>
    <w:rsid w:val="00E052E1"/>
    <w:rsid w:val="00E0760A"/>
    <w:rsid w:val="00E10BBC"/>
    <w:rsid w:val="00E12AB8"/>
    <w:rsid w:val="00E1487F"/>
    <w:rsid w:val="00E15F70"/>
    <w:rsid w:val="00E16ADA"/>
    <w:rsid w:val="00E2285C"/>
    <w:rsid w:val="00E26CCC"/>
    <w:rsid w:val="00E470E6"/>
    <w:rsid w:val="00E47C95"/>
    <w:rsid w:val="00E55A93"/>
    <w:rsid w:val="00E616B3"/>
    <w:rsid w:val="00E62AD2"/>
    <w:rsid w:val="00E6728F"/>
    <w:rsid w:val="00E70769"/>
    <w:rsid w:val="00E71BEE"/>
    <w:rsid w:val="00E74168"/>
    <w:rsid w:val="00E747A5"/>
    <w:rsid w:val="00E90021"/>
    <w:rsid w:val="00E90786"/>
    <w:rsid w:val="00E909EE"/>
    <w:rsid w:val="00E95A04"/>
    <w:rsid w:val="00E9620F"/>
    <w:rsid w:val="00EA0150"/>
    <w:rsid w:val="00EA4923"/>
    <w:rsid w:val="00EA6688"/>
    <w:rsid w:val="00EA7CE4"/>
    <w:rsid w:val="00EB2DC8"/>
    <w:rsid w:val="00EB3209"/>
    <w:rsid w:val="00EC067D"/>
    <w:rsid w:val="00EC7549"/>
    <w:rsid w:val="00EE1878"/>
    <w:rsid w:val="00EE1DFD"/>
    <w:rsid w:val="00EE21F6"/>
    <w:rsid w:val="00EF189C"/>
    <w:rsid w:val="00EF1EFC"/>
    <w:rsid w:val="00F009E5"/>
    <w:rsid w:val="00F035B5"/>
    <w:rsid w:val="00F0778B"/>
    <w:rsid w:val="00F13AE4"/>
    <w:rsid w:val="00F16C20"/>
    <w:rsid w:val="00F2478E"/>
    <w:rsid w:val="00F33790"/>
    <w:rsid w:val="00F40EBF"/>
    <w:rsid w:val="00F41816"/>
    <w:rsid w:val="00F42000"/>
    <w:rsid w:val="00F4639C"/>
    <w:rsid w:val="00F5287F"/>
    <w:rsid w:val="00F5387B"/>
    <w:rsid w:val="00F53F95"/>
    <w:rsid w:val="00F54B3D"/>
    <w:rsid w:val="00F601BA"/>
    <w:rsid w:val="00F6133B"/>
    <w:rsid w:val="00F61BD8"/>
    <w:rsid w:val="00F61F42"/>
    <w:rsid w:val="00F6480C"/>
    <w:rsid w:val="00F662B9"/>
    <w:rsid w:val="00F74F91"/>
    <w:rsid w:val="00F76B4F"/>
    <w:rsid w:val="00F81D5D"/>
    <w:rsid w:val="00F85375"/>
    <w:rsid w:val="00F92305"/>
    <w:rsid w:val="00F95605"/>
    <w:rsid w:val="00F97F7F"/>
    <w:rsid w:val="00FA08FA"/>
    <w:rsid w:val="00FA2E73"/>
    <w:rsid w:val="00FB2923"/>
    <w:rsid w:val="00FB3324"/>
    <w:rsid w:val="00FB3B27"/>
    <w:rsid w:val="00FB461E"/>
    <w:rsid w:val="00FC3F57"/>
    <w:rsid w:val="00FE2290"/>
    <w:rsid w:val="00FE2686"/>
    <w:rsid w:val="00FE4EF8"/>
    <w:rsid w:val="00FE7174"/>
    <w:rsid w:val="00FF0E15"/>
    <w:rsid w:val="00FF27E1"/>
    <w:rsid w:val="00FF2A95"/>
    <w:rsid w:val="00FF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5DD37"/>
  <w15:chartTrackingRefBased/>
  <w15:docId w15:val="{64A88465-C1D8-43B0-9B03-41180C876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030E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30E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957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kentarchaeology.org.uk/Research/Libr/Wills/NameOrder/G.htm" TargetMode="External"/><Relationship Id="rId21" Type="http://schemas.openxmlformats.org/officeDocument/2006/relationships/hyperlink" Target="https://www.kentarchaeology.org.uk/Research/Libr/Wills/NameOrder/C.htm" TargetMode="External"/><Relationship Id="rId63" Type="http://schemas.openxmlformats.org/officeDocument/2006/relationships/hyperlink" Target="https://www.kentarchaeology.org.uk/Research/Libr/Wills/NameOrder/C.htm" TargetMode="External"/><Relationship Id="rId159" Type="http://schemas.openxmlformats.org/officeDocument/2006/relationships/hyperlink" Target="https://www.kentarchaeology.org.uk/Research/Libr/Wills/NameOrder/IJK.htm" TargetMode="External"/><Relationship Id="rId170" Type="http://schemas.openxmlformats.org/officeDocument/2006/relationships/hyperlink" Target="https://www.kentarchaeology.org.uk/Research/Libr/Wills/NameOrder/IJK.htm" TargetMode="External"/><Relationship Id="rId226" Type="http://schemas.openxmlformats.org/officeDocument/2006/relationships/hyperlink" Target="https://www.kentarchaeology.org.uk/Research/Libr/Wills/NameOrder/P.htm" TargetMode="External"/><Relationship Id="rId268" Type="http://schemas.openxmlformats.org/officeDocument/2006/relationships/hyperlink" Target="https://www.kentarchaeology.org.uk/Research/Libr/Wills/NameOrder/P.htm" TargetMode="External"/><Relationship Id="rId32" Type="http://schemas.openxmlformats.org/officeDocument/2006/relationships/hyperlink" Target="https://www.kentarchaeology.org.uk/Research/Libr/Wills/NameOrder/C.htm" TargetMode="External"/><Relationship Id="rId74" Type="http://schemas.openxmlformats.org/officeDocument/2006/relationships/hyperlink" Target="https://www.kentarchaeology.org.uk/Research/Libr/Wills/NameOrder/C.htm" TargetMode="External"/><Relationship Id="rId128" Type="http://schemas.openxmlformats.org/officeDocument/2006/relationships/hyperlink" Target="https://www.kentarchaeology.org.uk/Research/Libr/Wills/NameOrder/G.htm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www.kentarchaeology.org.uk/Research/Libr/Wills/NameOrder/IJK.htm" TargetMode="External"/><Relationship Id="rId237" Type="http://schemas.openxmlformats.org/officeDocument/2006/relationships/hyperlink" Target="https://www.kentarchaeology.org.uk/Research/Libr/Wills/NameOrder/P.htm" TargetMode="External"/><Relationship Id="rId279" Type="http://schemas.openxmlformats.org/officeDocument/2006/relationships/footer" Target="footer2.xml"/><Relationship Id="rId22" Type="http://schemas.openxmlformats.org/officeDocument/2006/relationships/hyperlink" Target="https://www.kentarchaeology.org.uk/Research/Libr/Wills/NameOrder/C.htm" TargetMode="External"/><Relationship Id="rId43" Type="http://schemas.openxmlformats.org/officeDocument/2006/relationships/hyperlink" Target="https://www.kentarchaeology.org.uk/Research/Libr/Wills/NameOrder/C.htm" TargetMode="External"/><Relationship Id="rId64" Type="http://schemas.openxmlformats.org/officeDocument/2006/relationships/hyperlink" Target="https://www.kentarchaeology.org.uk/Research/Libr/Wills/NameOrder/C.htm" TargetMode="External"/><Relationship Id="rId118" Type="http://schemas.openxmlformats.org/officeDocument/2006/relationships/hyperlink" Target="https://www.kentarchaeology.org.uk/Research/Libr/Wills/NameOrder/G.htm" TargetMode="External"/><Relationship Id="rId139" Type="http://schemas.openxmlformats.org/officeDocument/2006/relationships/hyperlink" Target="https://www.kentarchaeology.org.uk/Research/Libr/Wills/NameOrder/G.htm" TargetMode="External"/><Relationship Id="rId85" Type="http://schemas.openxmlformats.org/officeDocument/2006/relationships/hyperlink" Target="https://www.kentarchaeology.org.uk/Research/Libr/Wills/NameOrder/C.htm" TargetMode="External"/><Relationship Id="rId150" Type="http://schemas.openxmlformats.org/officeDocument/2006/relationships/hyperlink" Target="https://www.kentarchaeology.org.uk/Research/Libr/Wills/NameOrder/IJK.htm" TargetMode="External"/><Relationship Id="rId171" Type="http://schemas.openxmlformats.org/officeDocument/2006/relationships/hyperlink" Target="https://www.kentarchaeology.org.uk/Research/Libr/Wills/NameOrder/IJK.htm" TargetMode="External"/><Relationship Id="rId192" Type="http://schemas.openxmlformats.org/officeDocument/2006/relationships/hyperlink" Target="https://www.kentarchaeology.org.uk/Research/Libr/Wills/NameOrder/IJK.htm" TargetMode="External"/><Relationship Id="rId206" Type="http://schemas.openxmlformats.org/officeDocument/2006/relationships/hyperlink" Target="https://www.kentarchaeology.org.uk/Research/Libr/Wills/NameOrder/P.htm" TargetMode="External"/><Relationship Id="rId227" Type="http://schemas.openxmlformats.org/officeDocument/2006/relationships/hyperlink" Target="https://www.kentarchaeology.org.uk/Research/Libr/Wills/NameOrder/P.htm" TargetMode="External"/><Relationship Id="rId248" Type="http://schemas.openxmlformats.org/officeDocument/2006/relationships/hyperlink" Target="https://www.kentarchaeology.org.uk/Research/Libr/Wills/NameOrder/P.htm" TargetMode="External"/><Relationship Id="rId269" Type="http://schemas.openxmlformats.org/officeDocument/2006/relationships/hyperlink" Target="https://www.kentarchaeology.org.uk/Research/Libr/Wills/NameOrder/P.htm" TargetMode="External"/><Relationship Id="rId12" Type="http://schemas.openxmlformats.org/officeDocument/2006/relationships/hyperlink" Target="https://www.kentarchaeology.org.uk/Research/Libr/Wills/NameOrder/C.htm" TargetMode="External"/><Relationship Id="rId33" Type="http://schemas.openxmlformats.org/officeDocument/2006/relationships/hyperlink" Target="https://www.kentarchaeology.org.uk/Research/Libr/Wills/NameOrder/C.htm" TargetMode="External"/><Relationship Id="rId108" Type="http://schemas.openxmlformats.org/officeDocument/2006/relationships/hyperlink" Target="https://www.kentarchaeology.org.uk/Research/Libr/Wills/NameOrder/G.htm" TargetMode="External"/><Relationship Id="rId129" Type="http://schemas.openxmlformats.org/officeDocument/2006/relationships/hyperlink" Target="https://www.kentarchaeology.org.uk/Research/Libr/Wills/NameOrder/G.htm" TargetMode="External"/><Relationship Id="rId280" Type="http://schemas.openxmlformats.org/officeDocument/2006/relationships/header" Target="header3.xml"/><Relationship Id="rId54" Type="http://schemas.openxmlformats.org/officeDocument/2006/relationships/hyperlink" Target="https://www.kentarchaeology.org.uk/Research/Libr/Wills/NameOrder/C.htm" TargetMode="External"/><Relationship Id="rId75" Type="http://schemas.openxmlformats.org/officeDocument/2006/relationships/hyperlink" Target="https://www.kentarchaeology.org.uk/Research/Libr/Wills/NameOrder/C.htm" TargetMode="External"/><Relationship Id="rId96" Type="http://schemas.openxmlformats.org/officeDocument/2006/relationships/hyperlink" Target="https://www.kentarchaeology.org.uk/Research/Libr/Wills/NameOrder/G.htm" TargetMode="External"/><Relationship Id="rId140" Type="http://schemas.openxmlformats.org/officeDocument/2006/relationships/hyperlink" Target="https://www.kentarchaeology.org.uk/Research/Libr/Wills/NameOrder/G.htm" TargetMode="External"/><Relationship Id="rId161" Type="http://schemas.openxmlformats.org/officeDocument/2006/relationships/hyperlink" Target="https://www.kentarchaeology.org.uk/Research/Libr/Wills/NameOrder/IJK.htm" TargetMode="External"/><Relationship Id="rId182" Type="http://schemas.openxmlformats.org/officeDocument/2006/relationships/hyperlink" Target="https://www.kentarchaeology.org.uk/Research/Libr/Wills/NameOrder/IJK.htm" TargetMode="External"/><Relationship Id="rId217" Type="http://schemas.openxmlformats.org/officeDocument/2006/relationships/hyperlink" Target="https://www.kentarchaeology.org.uk/Research/Libr/Wills/NameOrder/P.htm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www.kentarchaeology.org.uk/Research/Libr/Wills/NameOrder/P.htm" TargetMode="External"/><Relationship Id="rId259" Type="http://schemas.openxmlformats.org/officeDocument/2006/relationships/hyperlink" Target="https://www.kentarchaeology.org.uk/Research/Libr/Wills/NameOrder/P.htm" TargetMode="External"/><Relationship Id="rId23" Type="http://schemas.openxmlformats.org/officeDocument/2006/relationships/hyperlink" Target="https://www.kentarchaeology.org.uk/Research/Libr/Wills/NameOrder/C.htm" TargetMode="External"/><Relationship Id="rId119" Type="http://schemas.openxmlformats.org/officeDocument/2006/relationships/hyperlink" Target="https://www.kentarchaeology.org.uk/Research/Libr/Wills/NameOrder/G.htm" TargetMode="External"/><Relationship Id="rId270" Type="http://schemas.openxmlformats.org/officeDocument/2006/relationships/hyperlink" Target="https://www.kentarchaeology.org.uk/Research/Libr/Wills/NameOrder/P.htm" TargetMode="External"/><Relationship Id="rId44" Type="http://schemas.openxmlformats.org/officeDocument/2006/relationships/hyperlink" Target="https://www.kentarchaeology.org.uk/Research/Libr/Wills/NameOrder/C.htm" TargetMode="External"/><Relationship Id="rId65" Type="http://schemas.openxmlformats.org/officeDocument/2006/relationships/hyperlink" Target="https://www.kentarchaeology.org.uk/Research/Libr/Wills/NameOrder/C.htm" TargetMode="External"/><Relationship Id="rId86" Type="http://schemas.openxmlformats.org/officeDocument/2006/relationships/hyperlink" Target="https://www.kentarchaeology.org.uk/Research/Libr/Wills/NameOrder/C.htm" TargetMode="External"/><Relationship Id="rId130" Type="http://schemas.openxmlformats.org/officeDocument/2006/relationships/hyperlink" Target="https://www.kentarchaeology.org.uk/Research/Libr/Wills/NameOrder/G.htm" TargetMode="External"/><Relationship Id="rId151" Type="http://schemas.openxmlformats.org/officeDocument/2006/relationships/hyperlink" Target="https://www.kentarchaeology.org.uk/Research/Libr/Wills/NameOrder/IJK.htm" TargetMode="External"/><Relationship Id="rId172" Type="http://schemas.openxmlformats.org/officeDocument/2006/relationships/hyperlink" Target="https://www.kentarchaeology.org.uk/Research/Libr/Wills/NameOrder/IJK.htm" TargetMode="External"/><Relationship Id="rId193" Type="http://schemas.openxmlformats.org/officeDocument/2006/relationships/hyperlink" Target="https://www.kentarchaeology.org.uk/Research/Libr/Wills/NameOrder/IJK.htm" TargetMode="External"/><Relationship Id="rId207" Type="http://schemas.openxmlformats.org/officeDocument/2006/relationships/hyperlink" Target="https://www.kentarchaeology.org.uk/Research/Libr/Wills/NameOrder/P.htm" TargetMode="External"/><Relationship Id="rId228" Type="http://schemas.openxmlformats.org/officeDocument/2006/relationships/hyperlink" Target="https://www.kentarchaeology.org.uk/Research/Libr/Wills/NameOrder/P.htm" TargetMode="External"/><Relationship Id="rId249" Type="http://schemas.openxmlformats.org/officeDocument/2006/relationships/hyperlink" Target="https://www.kentarchaeology.org.uk/Research/Libr/Wills/NameOrder/P.htm" TargetMode="External"/><Relationship Id="rId13" Type="http://schemas.openxmlformats.org/officeDocument/2006/relationships/hyperlink" Target="https://www.kentarchaeology.org.uk/Research/Libr/Wills/NameOrder/C.htm" TargetMode="External"/><Relationship Id="rId109" Type="http://schemas.openxmlformats.org/officeDocument/2006/relationships/hyperlink" Target="https://www.kentarchaeology.org.uk/Research/Libr/Wills/NameOrder/G.htm" TargetMode="External"/><Relationship Id="rId260" Type="http://schemas.openxmlformats.org/officeDocument/2006/relationships/hyperlink" Target="https://www.kentarchaeology.org.uk/Research/Libr/Wills/NameOrder/P.htm" TargetMode="External"/><Relationship Id="rId281" Type="http://schemas.openxmlformats.org/officeDocument/2006/relationships/footer" Target="footer3.xml"/><Relationship Id="rId34" Type="http://schemas.openxmlformats.org/officeDocument/2006/relationships/hyperlink" Target="https://www.kentarchaeology.org.uk/Research/Libr/Wills/NameOrder/L.htm" TargetMode="External"/><Relationship Id="rId55" Type="http://schemas.openxmlformats.org/officeDocument/2006/relationships/hyperlink" Target="https://www.kentarchaeology.org.uk/Research/Libr/Wills/NameOrder/C.htm" TargetMode="External"/><Relationship Id="rId76" Type="http://schemas.openxmlformats.org/officeDocument/2006/relationships/hyperlink" Target="https://www.kentarchaeology.org.uk/Research/Libr/Wills/NameOrder/C.htm" TargetMode="External"/><Relationship Id="rId97" Type="http://schemas.openxmlformats.org/officeDocument/2006/relationships/hyperlink" Target="https://www.kentarchaeology.org.uk/Research/Libr/Wills/NameOrder/G.htm" TargetMode="External"/><Relationship Id="rId120" Type="http://schemas.openxmlformats.org/officeDocument/2006/relationships/hyperlink" Target="https://www.kentarchaeology.org.uk/Research/Libr/Wills/NameOrder/G.htm" TargetMode="External"/><Relationship Id="rId141" Type="http://schemas.openxmlformats.org/officeDocument/2006/relationships/hyperlink" Target="https://www.kentarchaeology.org.uk/Research/Libr/Wills/NameOrder/G.htm" TargetMode="External"/><Relationship Id="rId7" Type="http://schemas.openxmlformats.org/officeDocument/2006/relationships/hyperlink" Target="https://www.kentarchaeology.org.uk/Research/Libr/Wills/NameOrder/C.htm" TargetMode="External"/><Relationship Id="rId162" Type="http://schemas.openxmlformats.org/officeDocument/2006/relationships/hyperlink" Target="https://www.kentarchaeology.org.uk/Research/Libr/Wills/NameOrder/IJK.htm" TargetMode="External"/><Relationship Id="rId183" Type="http://schemas.openxmlformats.org/officeDocument/2006/relationships/hyperlink" Target="https://www.kentarchaeology.org.uk/Research/Libr/Wills/NameOrder/IJK.htm" TargetMode="External"/><Relationship Id="rId218" Type="http://schemas.openxmlformats.org/officeDocument/2006/relationships/hyperlink" Target="https://www.kentarchaeology.org.uk/Research/Libr/Wills/NameOrder/P.htm" TargetMode="External"/><Relationship Id="rId239" Type="http://schemas.openxmlformats.org/officeDocument/2006/relationships/hyperlink" Target="https://www.kentarchaeology.org.uk/Research/Libr/Wills/NameOrder/P.htm" TargetMode="External"/><Relationship Id="rId250" Type="http://schemas.openxmlformats.org/officeDocument/2006/relationships/hyperlink" Target="https://www.kentarchaeology.org.uk/Research/Libr/Wills/NameOrder/P.htm" TargetMode="External"/><Relationship Id="rId271" Type="http://schemas.openxmlformats.org/officeDocument/2006/relationships/hyperlink" Target="https://www.kentarchaeology.org.uk/Research/Libr/Wills/NameOrder/P.htm" TargetMode="External"/><Relationship Id="rId24" Type="http://schemas.openxmlformats.org/officeDocument/2006/relationships/hyperlink" Target="https://www.kentarchaeology.org.uk/Research/Libr/Wills/NameOrder/C.htm" TargetMode="External"/><Relationship Id="rId45" Type="http://schemas.openxmlformats.org/officeDocument/2006/relationships/hyperlink" Target="https://www.kentarchaeology.org.uk/Research/Libr/Wills/NameOrder/C.htm" TargetMode="External"/><Relationship Id="rId66" Type="http://schemas.openxmlformats.org/officeDocument/2006/relationships/hyperlink" Target="https://www.kentarchaeology.org.uk/Research/Libr/Wills/NameOrder/C.htm" TargetMode="External"/><Relationship Id="rId87" Type="http://schemas.openxmlformats.org/officeDocument/2006/relationships/hyperlink" Target="https://www.kentarchaeology.org.uk/Research/Libr/Wills/NameOrder/C.htm" TargetMode="External"/><Relationship Id="rId110" Type="http://schemas.openxmlformats.org/officeDocument/2006/relationships/hyperlink" Target="https://www.kentarchaeology.org.uk/Research/Libr/Wills/NameOrder/G.htm" TargetMode="External"/><Relationship Id="rId131" Type="http://schemas.openxmlformats.org/officeDocument/2006/relationships/hyperlink" Target="https://www.kentarchaeology.org.uk/Research/Libr/Wills/NameOrder/G.htm" TargetMode="External"/><Relationship Id="rId152" Type="http://schemas.openxmlformats.org/officeDocument/2006/relationships/hyperlink" Target="https://www.kentarchaeology.org.uk/Research/Libr/Wills/NameOrder/IJK.htm" TargetMode="External"/><Relationship Id="rId173" Type="http://schemas.openxmlformats.org/officeDocument/2006/relationships/hyperlink" Target="https://www.kentarchaeology.org.uk/Research/Libr/Wills/NameOrder/IJK.htm" TargetMode="External"/><Relationship Id="rId194" Type="http://schemas.openxmlformats.org/officeDocument/2006/relationships/hyperlink" Target="https://www.kentarchaeology.org.uk/Research/Libr/Wills/NameOrder/IJK.htm" TargetMode="External"/><Relationship Id="rId208" Type="http://schemas.openxmlformats.org/officeDocument/2006/relationships/hyperlink" Target="https://www.kentarchaeology.org.uk/Research/Libr/Wills/NameOrder/P.htm" TargetMode="External"/><Relationship Id="rId229" Type="http://schemas.openxmlformats.org/officeDocument/2006/relationships/hyperlink" Target="https://www.kentarchaeology.org.uk/Research/Libr/Wills/NameOrder/P.htm" TargetMode="External"/><Relationship Id="rId240" Type="http://schemas.openxmlformats.org/officeDocument/2006/relationships/hyperlink" Target="https://www.kentarchaeology.org.uk/Research/Libr/Wills/NameOrder/P.htm" TargetMode="External"/><Relationship Id="rId261" Type="http://schemas.openxmlformats.org/officeDocument/2006/relationships/hyperlink" Target="https://www.kentarchaeology.org.uk/Research/Libr/Wills/NameOrder/P.htm" TargetMode="External"/><Relationship Id="rId14" Type="http://schemas.openxmlformats.org/officeDocument/2006/relationships/hyperlink" Target="https://www.kentarchaeology.org.uk/Research/Libr/Wills/NameOrder/C.htm" TargetMode="External"/><Relationship Id="rId35" Type="http://schemas.openxmlformats.org/officeDocument/2006/relationships/hyperlink" Target="https://www.kentarchaeology.org.uk/Research/Libr/Wills/NameOrder/C.htm" TargetMode="External"/><Relationship Id="rId56" Type="http://schemas.openxmlformats.org/officeDocument/2006/relationships/hyperlink" Target="https://www.kentarchaeology.org.uk/Research/Libr/Wills/NameOrder/C.htm" TargetMode="External"/><Relationship Id="rId77" Type="http://schemas.openxmlformats.org/officeDocument/2006/relationships/hyperlink" Target="https://www.kentarchaeology.org.uk/Research/Libr/Wills/NameOrder/C.htm" TargetMode="External"/><Relationship Id="rId100" Type="http://schemas.openxmlformats.org/officeDocument/2006/relationships/hyperlink" Target="https://www.kentarchaeology.org.uk/Research/Libr/Wills/NameOrder/G.htm" TargetMode="External"/><Relationship Id="rId282" Type="http://schemas.openxmlformats.org/officeDocument/2006/relationships/fontTable" Target="fontTable.xml"/><Relationship Id="rId8" Type="http://schemas.openxmlformats.org/officeDocument/2006/relationships/hyperlink" Target="https://www.kentarchaeology.org.uk/Research/Libr/Wills/NameOrder/C.htm" TargetMode="External"/><Relationship Id="rId98" Type="http://schemas.openxmlformats.org/officeDocument/2006/relationships/hyperlink" Target="https://www.kentarchaeology.org.uk/Research/Libr/Wills/NameOrder/G.htm" TargetMode="External"/><Relationship Id="rId121" Type="http://schemas.openxmlformats.org/officeDocument/2006/relationships/hyperlink" Target="https://www.kentarchaeology.org.uk/Research/Libr/Wills/NameOrder/G.htm" TargetMode="External"/><Relationship Id="rId142" Type="http://schemas.openxmlformats.org/officeDocument/2006/relationships/hyperlink" Target="https://www.kentarchaeology.org.uk/Research/Libr/Wills/NameOrder/G.htm" TargetMode="External"/><Relationship Id="rId163" Type="http://schemas.openxmlformats.org/officeDocument/2006/relationships/hyperlink" Target="https://www.kentarchaeology.org.uk/Research/Libr/Wills/NameOrder/IJK.htm" TargetMode="External"/><Relationship Id="rId184" Type="http://schemas.openxmlformats.org/officeDocument/2006/relationships/hyperlink" Target="https://www.kentarchaeology.org.uk/Research/Libr/Wills/NameOrder/IJK.htm" TargetMode="External"/><Relationship Id="rId219" Type="http://schemas.openxmlformats.org/officeDocument/2006/relationships/hyperlink" Target="https://www.kentarchaeology.org.uk/Research/Libr/Wills/NameOrder/P.htm" TargetMode="External"/><Relationship Id="rId230" Type="http://schemas.openxmlformats.org/officeDocument/2006/relationships/hyperlink" Target="https://www.kentarchaeology.org.uk/Research/Libr/Wills/NameOrder/P.htm" TargetMode="External"/><Relationship Id="rId251" Type="http://schemas.openxmlformats.org/officeDocument/2006/relationships/hyperlink" Target="https://www.kentarchaeology.org.uk/Research/Libr/Wills/NameOrder/P.htm" TargetMode="External"/><Relationship Id="rId25" Type="http://schemas.openxmlformats.org/officeDocument/2006/relationships/hyperlink" Target="https://www.kentarchaeology.org.uk/Research/Libr/Wills/NameOrder/C.htm" TargetMode="External"/><Relationship Id="rId46" Type="http://schemas.openxmlformats.org/officeDocument/2006/relationships/hyperlink" Target="https://www.kentarchaeology.org.uk/Research/Libr/Wills/NameOrder/C.htm" TargetMode="External"/><Relationship Id="rId67" Type="http://schemas.openxmlformats.org/officeDocument/2006/relationships/hyperlink" Target="https://www.kentarchaeology.org.uk/Research/Libr/Wills/NameOrder/C.htm" TargetMode="External"/><Relationship Id="rId272" Type="http://schemas.openxmlformats.org/officeDocument/2006/relationships/hyperlink" Target="https://www.kentarchaeology.org.uk/Research/Libr/Wills/NameOrder/P.htm" TargetMode="External"/><Relationship Id="rId88" Type="http://schemas.openxmlformats.org/officeDocument/2006/relationships/hyperlink" Target="https://www.kentarchaeology.org.uk/Research/Libr/Wills/NameOrder/C.htm" TargetMode="External"/><Relationship Id="rId111" Type="http://schemas.openxmlformats.org/officeDocument/2006/relationships/hyperlink" Target="https://www.kentarchaeology.org.uk/Research/Libr/Wills/NameOrder/G.htm" TargetMode="External"/><Relationship Id="rId132" Type="http://schemas.openxmlformats.org/officeDocument/2006/relationships/hyperlink" Target="https://www.kentarchaeology.org.uk/Research/Libr/Wills/NameOrder/G.htm" TargetMode="External"/><Relationship Id="rId153" Type="http://schemas.openxmlformats.org/officeDocument/2006/relationships/hyperlink" Target="https://www.kentarchaeology.org.uk/Research/Libr/Wills/NameOrder/IJK.htm" TargetMode="External"/><Relationship Id="rId174" Type="http://schemas.openxmlformats.org/officeDocument/2006/relationships/hyperlink" Target="https://www.kentarchaeology.org.uk/Research/Libr/Wills/NameOrder/IJK.htm" TargetMode="External"/><Relationship Id="rId195" Type="http://schemas.openxmlformats.org/officeDocument/2006/relationships/hyperlink" Target="https://www.kentarchaeology.org.uk/Research/Libr/Wills/NameOrder/P.htm" TargetMode="External"/><Relationship Id="rId209" Type="http://schemas.openxmlformats.org/officeDocument/2006/relationships/hyperlink" Target="https://www.kentarchaeology.org.uk/Research/Libr/Wills/NameOrder/P.htm" TargetMode="External"/><Relationship Id="rId220" Type="http://schemas.openxmlformats.org/officeDocument/2006/relationships/hyperlink" Target="https://www.kentarchaeology.org.uk/Research/Libr/Wills/NameOrder/P.htm" TargetMode="External"/><Relationship Id="rId241" Type="http://schemas.openxmlformats.org/officeDocument/2006/relationships/hyperlink" Target="https://www.kentarchaeology.org.uk/Research/Libr/Wills/NameOrder/P.htm" TargetMode="External"/><Relationship Id="rId15" Type="http://schemas.openxmlformats.org/officeDocument/2006/relationships/hyperlink" Target="https://www.kentarchaeology.org.uk/Research/Libr/Wills/NameOrder/C.htm" TargetMode="External"/><Relationship Id="rId36" Type="http://schemas.openxmlformats.org/officeDocument/2006/relationships/hyperlink" Target="https://www.kentarchaeology.org.uk/Research/Libr/Wills/NameOrder/C.htm" TargetMode="External"/><Relationship Id="rId57" Type="http://schemas.openxmlformats.org/officeDocument/2006/relationships/hyperlink" Target="https://www.kentarchaeology.org.uk/Research/Libr/Wills/NameOrder/C.htm" TargetMode="External"/><Relationship Id="rId262" Type="http://schemas.openxmlformats.org/officeDocument/2006/relationships/hyperlink" Target="https://www.kentarchaeology.org.uk/Research/Libr/Wills/NameOrder/P.htm" TargetMode="External"/><Relationship Id="rId283" Type="http://schemas.openxmlformats.org/officeDocument/2006/relationships/theme" Target="theme/theme1.xml"/><Relationship Id="rId78" Type="http://schemas.openxmlformats.org/officeDocument/2006/relationships/hyperlink" Target="https://www.kentarchaeology.org.uk/Research/Libr/Wills/NameOrder/C.htm" TargetMode="External"/><Relationship Id="rId99" Type="http://schemas.openxmlformats.org/officeDocument/2006/relationships/hyperlink" Target="https://www.kentarchaeology.org.uk/Research/Libr/Wills/NameOrder/G.htm" TargetMode="External"/><Relationship Id="rId101" Type="http://schemas.openxmlformats.org/officeDocument/2006/relationships/hyperlink" Target="https://www.kentarchaeology.org.uk/Research/Libr/Wills/NameOrder/G.htm" TargetMode="External"/><Relationship Id="rId122" Type="http://schemas.openxmlformats.org/officeDocument/2006/relationships/hyperlink" Target="https://www.kentarchaeology.org.uk/Research/Libr/Wills/NameOrder/G.htm" TargetMode="External"/><Relationship Id="rId143" Type="http://schemas.openxmlformats.org/officeDocument/2006/relationships/hyperlink" Target="https://www.kentarchaeology.org.uk/Research/Libr/Wills/NameOrder/G.htm" TargetMode="External"/><Relationship Id="rId164" Type="http://schemas.openxmlformats.org/officeDocument/2006/relationships/hyperlink" Target="https://www.kentarchaeology.org.uk/Research/Libr/Wills/NameOrder/IJK.htm" TargetMode="External"/><Relationship Id="rId185" Type="http://schemas.openxmlformats.org/officeDocument/2006/relationships/hyperlink" Target="https://www.kentarchaeology.org.uk/Research/Libr/Wills/NameOrder/IJK.htm" TargetMode="External"/><Relationship Id="rId9" Type="http://schemas.openxmlformats.org/officeDocument/2006/relationships/hyperlink" Target="https://www.kentarchaeology.org.uk/Research/Libr/Wills/NameOrder/C.htm" TargetMode="External"/><Relationship Id="rId210" Type="http://schemas.openxmlformats.org/officeDocument/2006/relationships/hyperlink" Target="https://www.kentarchaeology.org.uk/Research/Libr/Wills/NameOrder/P.htm" TargetMode="External"/><Relationship Id="rId26" Type="http://schemas.openxmlformats.org/officeDocument/2006/relationships/hyperlink" Target="https://www.kentarchaeology.org.uk/Research/Libr/Wills/NameOrder/C.htm" TargetMode="External"/><Relationship Id="rId231" Type="http://schemas.openxmlformats.org/officeDocument/2006/relationships/hyperlink" Target="https://www.kentarchaeology.org.uk/Research/Libr/Wills/NameOrder/P.htm" TargetMode="External"/><Relationship Id="rId252" Type="http://schemas.openxmlformats.org/officeDocument/2006/relationships/hyperlink" Target="https://www.kentarchaeology.org.uk/Research/Libr/Wills/NameOrder/P.htm" TargetMode="External"/><Relationship Id="rId273" Type="http://schemas.openxmlformats.org/officeDocument/2006/relationships/hyperlink" Target="https://www.kentarchaeology.org.uk/Research/Libr/Wills/NameOrder/P.htm" TargetMode="External"/><Relationship Id="rId47" Type="http://schemas.openxmlformats.org/officeDocument/2006/relationships/hyperlink" Target="https://www.kentarchaeology.org.uk/Research/Libr/Wills/NameOrder/C.htm" TargetMode="External"/><Relationship Id="rId68" Type="http://schemas.openxmlformats.org/officeDocument/2006/relationships/hyperlink" Target="https://www.kentarchaeology.org.uk/Research/Libr/Wills/NameOrder/C.htm" TargetMode="External"/><Relationship Id="rId89" Type="http://schemas.openxmlformats.org/officeDocument/2006/relationships/hyperlink" Target="https://www.kentarchaeology.org.uk/Research/Libr/Wills/NameOrder/C.htm" TargetMode="External"/><Relationship Id="rId112" Type="http://schemas.openxmlformats.org/officeDocument/2006/relationships/hyperlink" Target="https://www.kentarchaeology.org.uk/Research/Libr/Wills/NameOrder/G.htm" TargetMode="External"/><Relationship Id="rId133" Type="http://schemas.openxmlformats.org/officeDocument/2006/relationships/hyperlink" Target="https://www.kentarchaeology.org.uk/Research/Libr/Wills/NameOrder/G.htm" TargetMode="External"/><Relationship Id="rId154" Type="http://schemas.openxmlformats.org/officeDocument/2006/relationships/hyperlink" Target="https://www.kentarchaeology.org.uk/Research/Libr/Wills/NameOrder/IJK.htm" TargetMode="External"/><Relationship Id="rId175" Type="http://schemas.openxmlformats.org/officeDocument/2006/relationships/hyperlink" Target="https://www.kentarchaeology.org.uk/Research/Libr/Wills/NameOrder/IJK.htm" TargetMode="External"/><Relationship Id="rId196" Type="http://schemas.openxmlformats.org/officeDocument/2006/relationships/hyperlink" Target="https://www.kentarchaeology.org.uk/Research/Libr/Wills/NameOrder/P.htm" TargetMode="External"/><Relationship Id="rId200" Type="http://schemas.openxmlformats.org/officeDocument/2006/relationships/hyperlink" Target="https://www.kentarchaeology.org.uk/Research/Libr/Wills/NameOrder/P.htm" TargetMode="External"/><Relationship Id="rId16" Type="http://schemas.openxmlformats.org/officeDocument/2006/relationships/hyperlink" Target="https://www.kentarchaeology.org.uk/Research/Libr/Wills/NameOrder/C.htm" TargetMode="External"/><Relationship Id="rId221" Type="http://schemas.openxmlformats.org/officeDocument/2006/relationships/hyperlink" Target="https://www.kentarchaeology.org.uk/Research/Libr/Wills/NameOrder/P.htm" TargetMode="External"/><Relationship Id="rId242" Type="http://schemas.openxmlformats.org/officeDocument/2006/relationships/hyperlink" Target="https://www.kentarchaeology.org.uk/Research/Libr/Wills/NameOrder/P.htm" TargetMode="External"/><Relationship Id="rId263" Type="http://schemas.openxmlformats.org/officeDocument/2006/relationships/hyperlink" Target="https://www.kentarchaeology.org.uk/Research/Libr/Wills/NameOrder/P.htm" TargetMode="External"/><Relationship Id="rId37" Type="http://schemas.openxmlformats.org/officeDocument/2006/relationships/hyperlink" Target="https://www.kentarchaeology.org.uk/Research/Libr/Wills/NameOrder/C.htm" TargetMode="External"/><Relationship Id="rId58" Type="http://schemas.openxmlformats.org/officeDocument/2006/relationships/hyperlink" Target="https://www.kentarchaeology.org.uk/Research/Libr/Wills/NameOrder/C.htm" TargetMode="External"/><Relationship Id="rId79" Type="http://schemas.openxmlformats.org/officeDocument/2006/relationships/hyperlink" Target="https://www.kentarchaeology.org.uk/Research/Libr/Wills/NameOrder/C.htm" TargetMode="External"/><Relationship Id="rId102" Type="http://schemas.openxmlformats.org/officeDocument/2006/relationships/hyperlink" Target="https://www.kentarchaeology.org.uk/Research/Libr/Wills/NameOrder/G.htm" TargetMode="External"/><Relationship Id="rId123" Type="http://schemas.openxmlformats.org/officeDocument/2006/relationships/hyperlink" Target="https://www.kentarchaeology.org.uk/Research/Libr/Wills/NameOrder/G.htm" TargetMode="External"/><Relationship Id="rId144" Type="http://schemas.openxmlformats.org/officeDocument/2006/relationships/hyperlink" Target="https://www.kentarchaeology.org.uk/Research/Libr/Wills/NameOrder/G.htm" TargetMode="External"/><Relationship Id="rId90" Type="http://schemas.openxmlformats.org/officeDocument/2006/relationships/hyperlink" Target="https://www.kentarchaeology.org.uk/Research/Libr/Wills/NameOrder/C.htm" TargetMode="External"/><Relationship Id="rId165" Type="http://schemas.openxmlformats.org/officeDocument/2006/relationships/hyperlink" Target="https://www.kentarchaeology.org.uk/Research/Libr/Wills/NameOrder/IJK.htm" TargetMode="External"/><Relationship Id="rId186" Type="http://schemas.openxmlformats.org/officeDocument/2006/relationships/hyperlink" Target="https://www.kentarchaeology.org.uk/Research/Libr/Wills/NameOrder/IJK.htm" TargetMode="External"/><Relationship Id="rId211" Type="http://schemas.openxmlformats.org/officeDocument/2006/relationships/hyperlink" Target="https://www.kentarchaeology.org.uk/Research/Libr/Wills/NameOrder/P.htm" TargetMode="External"/><Relationship Id="rId232" Type="http://schemas.openxmlformats.org/officeDocument/2006/relationships/hyperlink" Target="https://www.kentarchaeology.org.uk/Research/Libr/Wills/NameOrder/P.htm" TargetMode="External"/><Relationship Id="rId253" Type="http://schemas.openxmlformats.org/officeDocument/2006/relationships/hyperlink" Target="https://www.kentarchaeology.org.uk/Research/Libr/Wills/NameOrder/P.htm" TargetMode="External"/><Relationship Id="rId274" Type="http://schemas.openxmlformats.org/officeDocument/2006/relationships/hyperlink" Target="https://www.kentarchaeology.org.uk/Research/Libr/Wills/NameOrder/P.htm" TargetMode="External"/><Relationship Id="rId27" Type="http://schemas.openxmlformats.org/officeDocument/2006/relationships/hyperlink" Target="https://www.kentarchaeology.org.uk/Research/Libr/Wills/NameOrder/C.htm" TargetMode="External"/><Relationship Id="rId48" Type="http://schemas.openxmlformats.org/officeDocument/2006/relationships/hyperlink" Target="https://www.kentarchaeology.org.uk/Research/Libr/Wills/NameOrder/C.htm" TargetMode="External"/><Relationship Id="rId69" Type="http://schemas.openxmlformats.org/officeDocument/2006/relationships/hyperlink" Target="https://www.kentarchaeology.org.uk/Research/Libr/Wills/NameOrder/C.htm" TargetMode="External"/><Relationship Id="rId113" Type="http://schemas.openxmlformats.org/officeDocument/2006/relationships/hyperlink" Target="https://www.kentarchaeology.org.uk/Research/Libr/Wills/NameOrder/G.htm" TargetMode="External"/><Relationship Id="rId134" Type="http://schemas.openxmlformats.org/officeDocument/2006/relationships/hyperlink" Target="https://www.kentarchaeology.org.uk/Research/Libr/Wills/NameOrder/G.htm" TargetMode="External"/><Relationship Id="rId80" Type="http://schemas.openxmlformats.org/officeDocument/2006/relationships/hyperlink" Target="https://www.kentarchaeology.org.uk/Research/Libr/Wills/NameOrder/C.htm" TargetMode="External"/><Relationship Id="rId155" Type="http://schemas.openxmlformats.org/officeDocument/2006/relationships/hyperlink" Target="https://www.kentarchaeology.org.uk/Research/Libr/Wills/NameOrder/IJK.htm" TargetMode="External"/><Relationship Id="rId176" Type="http://schemas.openxmlformats.org/officeDocument/2006/relationships/hyperlink" Target="https://www.kentarchaeology.org.uk/Research/Libr/Wills/NameOrder/IJK.htm" TargetMode="External"/><Relationship Id="rId197" Type="http://schemas.openxmlformats.org/officeDocument/2006/relationships/hyperlink" Target="https://www.kentarchaeology.org.uk/Research/Libr/Wills/NameOrder/P.htm" TargetMode="External"/><Relationship Id="rId201" Type="http://schemas.openxmlformats.org/officeDocument/2006/relationships/hyperlink" Target="https://www.kentarchaeology.org.uk/Research/Libr/Wills/NameOrder/P.htm" TargetMode="External"/><Relationship Id="rId222" Type="http://schemas.openxmlformats.org/officeDocument/2006/relationships/hyperlink" Target="https://www.kentarchaeology.org.uk/Research/Libr/Wills/NameOrder/P.htm" TargetMode="External"/><Relationship Id="rId243" Type="http://schemas.openxmlformats.org/officeDocument/2006/relationships/hyperlink" Target="https://www.kentarchaeology.org.uk/Research/Libr/Wills/NameOrder/P.htm" TargetMode="External"/><Relationship Id="rId264" Type="http://schemas.openxmlformats.org/officeDocument/2006/relationships/hyperlink" Target="https://www.kentarchaeology.org.uk/Research/Libr/Wills/NameOrder/P.htm" TargetMode="External"/><Relationship Id="rId17" Type="http://schemas.openxmlformats.org/officeDocument/2006/relationships/hyperlink" Target="https://www.kentarchaeology.org.uk/Research/Libr/Wills/NameOrder/C.htm" TargetMode="External"/><Relationship Id="rId38" Type="http://schemas.openxmlformats.org/officeDocument/2006/relationships/hyperlink" Target="https://www.kentarchaeology.org.uk/Research/Libr/Wills/NameOrder/C.htm" TargetMode="External"/><Relationship Id="rId59" Type="http://schemas.openxmlformats.org/officeDocument/2006/relationships/hyperlink" Target="https://www.kentarchaeology.org.uk/Research/Libr/Wills/NameOrder/C.htm" TargetMode="External"/><Relationship Id="rId103" Type="http://schemas.openxmlformats.org/officeDocument/2006/relationships/hyperlink" Target="https://www.kentarchaeology.org.uk/Research/Libr/Wills/NameOrder/G.htm" TargetMode="External"/><Relationship Id="rId124" Type="http://schemas.openxmlformats.org/officeDocument/2006/relationships/hyperlink" Target="https://www.kentarchaeology.org.uk/Research/Libr/Wills/NameOrder/G.htm" TargetMode="External"/><Relationship Id="rId70" Type="http://schemas.openxmlformats.org/officeDocument/2006/relationships/hyperlink" Target="https://www.kentarchaeology.org.uk/Research/Libr/Wills/NameOrder/C.htm" TargetMode="External"/><Relationship Id="rId91" Type="http://schemas.openxmlformats.org/officeDocument/2006/relationships/hyperlink" Target="https://www.kentarchaeology.org.uk/Research/Libr/Wills/NameOrder/C.htm" TargetMode="External"/><Relationship Id="rId145" Type="http://schemas.openxmlformats.org/officeDocument/2006/relationships/hyperlink" Target="https://www.kentarchaeology.org.uk/Research/Libr/Wills/NameOrder/G.htm" TargetMode="External"/><Relationship Id="rId166" Type="http://schemas.openxmlformats.org/officeDocument/2006/relationships/hyperlink" Target="https://www.kentarchaeology.org.uk/Research/Libr/Wills/NameOrder/IJK.htm" TargetMode="External"/><Relationship Id="rId187" Type="http://schemas.openxmlformats.org/officeDocument/2006/relationships/hyperlink" Target="https://www.kentarchaeology.org.uk/Research/Libr/Wills/NameOrder/IJK.htm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kentarchaeology.org.uk/Research/Libr/Wills/NameOrder/P.htm" TargetMode="External"/><Relationship Id="rId233" Type="http://schemas.openxmlformats.org/officeDocument/2006/relationships/hyperlink" Target="https://www.kentarchaeology.org.uk/Research/Libr/Wills/NameOrder/P.htm" TargetMode="External"/><Relationship Id="rId254" Type="http://schemas.openxmlformats.org/officeDocument/2006/relationships/hyperlink" Target="https://www.kentarchaeology.org.uk/Research/Libr/Wills/NameOrder/P.htm" TargetMode="External"/><Relationship Id="rId28" Type="http://schemas.openxmlformats.org/officeDocument/2006/relationships/hyperlink" Target="https://www.kentarchaeology.org.uk/Research/Libr/Wills/NameOrder/C.htm" TargetMode="External"/><Relationship Id="rId49" Type="http://schemas.openxmlformats.org/officeDocument/2006/relationships/hyperlink" Target="https://www.kentarchaeology.org.uk/Research/Libr/Wills/NameOrder/C.htm" TargetMode="External"/><Relationship Id="rId114" Type="http://schemas.openxmlformats.org/officeDocument/2006/relationships/hyperlink" Target="https://www.kentarchaeology.org.uk/Research/Libr/Wills/NameOrder/G.htm" TargetMode="External"/><Relationship Id="rId275" Type="http://schemas.openxmlformats.org/officeDocument/2006/relationships/hyperlink" Target="https://www.kentarchaeology.org.uk/Research/Libr/Wills/NameOrder/UV.htm" TargetMode="External"/><Relationship Id="rId60" Type="http://schemas.openxmlformats.org/officeDocument/2006/relationships/hyperlink" Target="https://www.kentarchaeology.org.uk/Research/Libr/Wills/NameOrder/C.htm" TargetMode="External"/><Relationship Id="rId81" Type="http://schemas.openxmlformats.org/officeDocument/2006/relationships/hyperlink" Target="https://www.kentarchaeology.org.uk/Research/Libr/Wills/NameOrder/C.htm" TargetMode="External"/><Relationship Id="rId135" Type="http://schemas.openxmlformats.org/officeDocument/2006/relationships/hyperlink" Target="https://www.kentarchaeology.org.uk/Research/Libr/Wills/NameOrder/G.htm" TargetMode="External"/><Relationship Id="rId156" Type="http://schemas.openxmlformats.org/officeDocument/2006/relationships/hyperlink" Target="https://www.kentarchaeology.org.uk/Research/Libr/Wills/NameOrder/IJK.htm" TargetMode="External"/><Relationship Id="rId177" Type="http://schemas.openxmlformats.org/officeDocument/2006/relationships/hyperlink" Target="https://www.kentarchaeology.org.uk/Research/Libr/Wills/NameOrder/IJK.htm" TargetMode="External"/><Relationship Id="rId198" Type="http://schemas.openxmlformats.org/officeDocument/2006/relationships/hyperlink" Target="https://www.kentarchaeology.org.uk/Research/Libr/Wills/NameOrder/P.htm" TargetMode="External"/><Relationship Id="rId202" Type="http://schemas.openxmlformats.org/officeDocument/2006/relationships/hyperlink" Target="https://www.kentarchaeology.org.uk/Research/Libr/Wills/NameOrder/P.htm" TargetMode="External"/><Relationship Id="rId223" Type="http://schemas.openxmlformats.org/officeDocument/2006/relationships/hyperlink" Target="https://www.kentarchaeology.org.uk/Research/Libr/Wills/NameOrder/P.htm" TargetMode="External"/><Relationship Id="rId244" Type="http://schemas.openxmlformats.org/officeDocument/2006/relationships/hyperlink" Target="https://www.kentarchaeology.org.uk/Research/Libr/Wills/NameOrder/P.htm" TargetMode="External"/><Relationship Id="rId18" Type="http://schemas.openxmlformats.org/officeDocument/2006/relationships/hyperlink" Target="https://www.kentarchaeology.org.uk/Research/Libr/Wills/NameOrder/C.htm" TargetMode="External"/><Relationship Id="rId39" Type="http://schemas.openxmlformats.org/officeDocument/2006/relationships/hyperlink" Target="https://www.kentarchaeology.org.uk/Research/Libr/Wills/NameOrder/C.htm" TargetMode="External"/><Relationship Id="rId265" Type="http://schemas.openxmlformats.org/officeDocument/2006/relationships/hyperlink" Target="https://www.kentarchaeology.org.uk/Research/Libr/Wills/NameOrder/P.htm" TargetMode="External"/><Relationship Id="rId50" Type="http://schemas.openxmlformats.org/officeDocument/2006/relationships/hyperlink" Target="https://www.kentarchaeology.org.uk/Research/Libr/Wills/NameOrder/C.htm" TargetMode="External"/><Relationship Id="rId104" Type="http://schemas.openxmlformats.org/officeDocument/2006/relationships/hyperlink" Target="https://www.kentarchaeology.org.uk/Research/Libr/Wills/NameOrder/G.htm" TargetMode="External"/><Relationship Id="rId125" Type="http://schemas.openxmlformats.org/officeDocument/2006/relationships/hyperlink" Target="https://www.kentarchaeology.org.uk/Research/Libr/Wills/NameOrder/G.htm" TargetMode="External"/><Relationship Id="rId146" Type="http://schemas.openxmlformats.org/officeDocument/2006/relationships/hyperlink" Target="https://www.kentarchaeology.org.uk/Research/Libr/Wills/NameOrder/G.htm" TargetMode="External"/><Relationship Id="rId167" Type="http://schemas.openxmlformats.org/officeDocument/2006/relationships/hyperlink" Target="https://www.kentarchaeology.org.uk/Research/Libr/Wills/NameOrder/IJK.htm" TargetMode="External"/><Relationship Id="rId188" Type="http://schemas.openxmlformats.org/officeDocument/2006/relationships/hyperlink" Target="https://www.kentarchaeology.org.uk/Research/Libr/Wills/NameOrder/IJK.htm" TargetMode="External"/><Relationship Id="rId71" Type="http://schemas.openxmlformats.org/officeDocument/2006/relationships/hyperlink" Target="https://www.kentarchaeology.org.uk/Research/Libr/Wills/NameOrder/C.htm" TargetMode="External"/><Relationship Id="rId92" Type="http://schemas.openxmlformats.org/officeDocument/2006/relationships/hyperlink" Target="https://www.kentarchaeology.org.uk/Research/Libr/Wills/NameOrder/G.htm" TargetMode="External"/><Relationship Id="rId213" Type="http://schemas.openxmlformats.org/officeDocument/2006/relationships/hyperlink" Target="https://www.kentarchaeology.org.uk/Research/Libr/Wills/NameOrder/P.htm" TargetMode="External"/><Relationship Id="rId234" Type="http://schemas.openxmlformats.org/officeDocument/2006/relationships/hyperlink" Target="https://www.kentarchaeology.org.uk/Research/Libr/Wills/NameOrder/P.htm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kentarchaeology.org.uk/Research/Libr/Wills/NameOrder/C.htm" TargetMode="External"/><Relationship Id="rId255" Type="http://schemas.openxmlformats.org/officeDocument/2006/relationships/hyperlink" Target="https://www.kentarchaeology.org.uk/Research/Libr/Wills/NameOrder/P.htm" TargetMode="External"/><Relationship Id="rId276" Type="http://schemas.openxmlformats.org/officeDocument/2006/relationships/header" Target="header1.xml"/><Relationship Id="rId40" Type="http://schemas.openxmlformats.org/officeDocument/2006/relationships/hyperlink" Target="https://www.kentarchaeology.org.uk/Research/Libr/Wills/NameOrder/C.htm" TargetMode="External"/><Relationship Id="rId115" Type="http://schemas.openxmlformats.org/officeDocument/2006/relationships/hyperlink" Target="https://www.kentarchaeology.org.uk/Research/Libr/Wills/NameOrder/G.htm" TargetMode="External"/><Relationship Id="rId136" Type="http://schemas.openxmlformats.org/officeDocument/2006/relationships/hyperlink" Target="https://www.kentarchaeology.org.uk/Research/Libr/Wills/NameOrder/G.htm" TargetMode="External"/><Relationship Id="rId157" Type="http://schemas.openxmlformats.org/officeDocument/2006/relationships/hyperlink" Target="https://www.kentarchaeology.org.uk/Research/Libr/Wills/NameOrder/IJK.htm" TargetMode="External"/><Relationship Id="rId178" Type="http://schemas.openxmlformats.org/officeDocument/2006/relationships/hyperlink" Target="https://www.kentarchaeology.org.uk/Research/Libr/Wills/NameOrder/IJK.htm" TargetMode="External"/><Relationship Id="rId61" Type="http://schemas.openxmlformats.org/officeDocument/2006/relationships/hyperlink" Target="https://www.kentarchaeology.org.uk/Research/Libr/Wills/NameOrder/C.htm" TargetMode="External"/><Relationship Id="rId82" Type="http://schemas.openxmlformats.org/officeDocument/2006/relationships/hyperlink" Target="https://www.kentarchaeology.org.uk/Research/Libr/Wills/NameOrder/C.htm" TargetMode="External"/><Relationship Id="rId199" Type="http://schemas.openxmlformats.org/officeDocument/2006/relationships/hyperlink" Target="https://www.kentarchaeology.org.uk/Research/Libr/Wills/NameOrder/P.htm" TargetMode="External"/><Relationship Id="rId203" Type="http://schemas.openxmlformats.org/officeDocument/2006/relationships/hyperlink" Target="https://www.kentarchaeology.org.uk/Research/Libr/Wills/NameOrder/P.htm" TargetMode="External"/><Relationship Id="rId19" Type="http://schemas.openxmlformats.org/officeDocument/2006/relationships/hyperlink" Target="https://www.kentarchaeology.org.uk/Research/Libr/Wills/NameOrder/C.htm" TargetMode="External"/><Relationship Id="rId224" Type="http://schemas.openxmlformats.org/officeDocument/2006/relationships/hyperlink" Target="https://www.kentarchaeology.org.uk/Research/Libr/Wills/NameOrder/P.htm" TargetMode="External"/><Relationship Id="rId245" Type="http://schemas.openxmlformats.org/officeDocument/2006/relationships/hyperlink" Target="https://www.kentarchaeology.org.uk/Research/Libr/Wills/NameOrder/P.htm" TargetMode="External"/><Relationship Id="rId266" Type="http://schemas.openxmlformats.org/officeDocument/2006/relationships/hyperlink" Target="https://www.kentarchaeology.org.uk/Research/Libr/Wills/NameOrder/P.htm" TargetMode="External"/><Relationship Id="rId30" Type="http://schemas.openxmlformats.org/officeDocument/2006/relationships/hyperlink" Target="https://www.kentarchaeology.org.uk/Research/Libr/Wills/NameOrder/C.htm" TargetMode="External"/><Relationship Id="rId105" Type="http://schemas.openxmlformats.org/officeDocument/2006/relationships/hyperlink" Target="https://www.kentarchaeology.org.uk/Research/Libr/Wills/NameOrder/G.htm" TargetMode="External"/><Relationship Id="rId126" Type="http://schemas.openxmlformats.org/officeDocument/2006/relationships/hyperlink" Target="https://www.kentarchaeology.org.uk/Research/Libr/Wills/NameOrder/G.htm" TargetMode="External"/><Relationship Id="rId147" Type="http://schemas.openxmlformats.org/officeDocument/2006/relationships/hyperlink" Target="https://www.kentarchaeology.org.uk/Research/Libr/Wills/NameOrder/G.htm" TargetMode="External"/><Relationship Id="rId168" Type="http://schemas.openxmlformats.org/officeDocument/2006/relationships/hyperlink" Target="https://www.kentarchaeology.org.uk/Research/Libr/Wills/NameOrder/IJK.htm" TargetMode="External"/><Relationship Id="rId51" Type="http://schemas.openxmlformats.org/officeDocument/2006/relationships/hyperlink" Target="https://www.kentarchaeology.org.uk/Research/Libr/Wills/NameOrder/C.htm" TargetMode="External"/><Relationship Id="rId72" Type="http://schemas.openxmlformats.org/officeDocument/2006/relationships/hyperlink" Target="https://www.kentarchaeology.org.uk/Research/Libr/Wills/NameOrder/C.htm" TargetMode="External"/><Relationship Id="rId93" Type="http://schemas.openxmlformats.org/officeDocument/2006/relationships/hyperlink" Target="https://www.kentarchaeology.org.uk/Research/Libr/Wills/NameOrder/G.htm" TargetMode="External"/><Relationship Id="rId189" Type="http://schemas.openxmlformats.org/officeDocument/2006/relationships/hyperlink" Target="https://www.kentarchaeology.org.uk/Research/Libr/Wills/NameOrder/IJK.htm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kentarchaeology.org.uk/Research/Libr/Wills/NameOrder/P.htm" TargetMode="External"/><Relationship Id="rId235" Type="http://schemas.openxmlformats.org/officeDocument/2006/relationships/hyperlink" Target="https://www.kentarchaeology.org.uk/Research/Libr/Wills/NameOrder/P.htm" TargetMode="External"/><Relationship Id="rId256" Type="http://schemas.openxmlformats.org/officeDocument/2006/relationships/hyperlink" Target="https://www.kentarchaeology.org.uk/Research/Libr/Wills/NameOrder/P.htm" TargetMode="External"/><Relationship Id="rId277" Type="http://schemas.openxmlformats.org/officeDocument/2006/relationships/header" Target="header2.xml"/><Relationship Id="rId116" Type="http://schemas.openxmlformats.org/officeDocument/2006/relationships/hyperlink" Target="https://www.kentarchaeology.org.uk/Research/Libr/Wills/NameOrder/G.htm" TargetMode="External"/><Relationship Id="rId137" Type="http://schemas.openxmlformats.org/officeDocument/2006/relationships/hyperlink" Target="https://www.kentarchaeology.org.uk/Research/Libr/Wills/NameOrder/G.htm" TargetMode="External"/><Relationship Id="rId158" Type="http://schemas.openxmlformats.org/officeDocument/2006/relationships/hyperlink" Target="https://www.kentarchaeology.org.uk/Research/Libr/Wills/NameOrder/IJK.htm" TargetMode="External"/><Relationship Id="rId20" Type="http://schemas.openxmlformats.org/officeDocument/2006/relationships/hyperlink" Target="https://www.kentarchaeology.org.uk/Research/Libr/Wills/NameOrder/C.htm" TargetMode="External"/><Relationship Id="rId41" Type="http://schemas.openxmlformats.org/officeDocument/2006/relationships/hyperlink" Target="https://www.kentarchaeology.org.uk/Research/Libr/Wills/NameOrder/C.htm" TargetMode="External"/><Relationship Id="rId62" Type="http://schemas.openxmlformats.org/officeDocument/2006/relationships/hyperlink" Target="https://www.kentarchaeology.org.uk/Research/Libr/Wills/NameOrder/C.htm" TargetMode="External"/><Relationship Id="rId83" Type="http://schemas.openxmlformats.org/officeDocument/2006/relationships/hyperlink" Target="https://www.kentarchaeology.org.uk/Research/Libr/Wills/NameOrder/C.htm" TargetMode="External"/><Relationship Id="rId179" Type="http://schemas.openxmlformats.org/officeDocument/2006/relationships/hyperlink" Target="https://www.kentarchaeology.org.uk/Research/Libr/Wills/NameOrder/IJK.htm" TargetMode="External"/><Relationship Id="rId190" Type="http://schemas.openxmlformats.org/officeDocument/2006/relationships/hyperlink" Target="https://www.kentarchaeology.org.uk/Research/Libr/Wills/NameOrder/IJK.htm" TargetMode="External"/><Relationship Id="rId204" Type="http://schemas.openxmlformats.org/officeDocument/2006/relationships/hyperlink" Target="https://www.kentarchaeology.org.uk/Research/Libr/Wills/NameOrder/P.htm" TargetMode="External"/><Relationship Id="rId225" Type="http://schemas.openxmlformats.org/officeDocument/2006/relationships/hyperlink" Target="https://www.kentarchaeology.org.uk/Research/Libr/Wills/NameOrder/P.htm" TargetMode="External"/><Relationship Id="rId246" Type="http://schemas.openxmlformats.org/officeDocument/2006/relationships/hyperlink" Target="https://www.kentarchaeology.org.uk/Research/Libr/Wills/NameOrder/P.htm" TargetMode="External"/><Relationship Id="rId267" Type="http://schemas.openxmlformats.org/officeDocument/2006/relationships/hyperlink" Target="https://www.kentarchaeology.org.uk/Research/Libr/Wills/NameOrder/P.htm" TargetMode="External"/><Relationship Id="rId106" Type="http://schemas.openxmlformats.org/officeDocument/2006/relationships/hyperlink" Target="https://www.kentarchaeology.org.uk/Research/Libr/Wills/NameOrder/G.htm" TargetMode="External"/><Relationship Id="rId127" Type="http://schemas.openxmlformats.org/officeDocument/2006/relationships/hyperlink" Target="https://www.kentarchaeology.org.uk/Research/Libr/Wills/NameOrder/G.htm" TargetMode="External"/><Relationship Id="rId10" Type="http://schemas.openxmlformats.org/officeDocument/2006/relationships/hyperlink" Target="https://www.kentarchaeology.org.uk/Research/Libr/Wills/NameOrder/C.htm" TargetMode="External"/><Relationship Id="rId31" Type="http://schemas.openxmlformats.org/officeDocument/2006/relationships/hyperlink" Target="https://www.kentarchaeology.org.uk/Research/Libr/Wills/NameOrder/C.htm" TargetMode="External"/><Relationship Id="rId52" Type="http://schemas.openxmlformats.org/officeDocument/2006/relationships/hyperlink" Target="https://www.kentarchaeology.org.uk/Research/Libr/Wills/NameOrder/C.htm" TargetMode="External"/><Relationship Id="rId73" Type="http://schemas.openxmlformats.org/officeDocument/2006/relationships/hyperlink" Target="https://www.kentarchaeology.org.uk/Research/Libr/Wills/NameOrder/C.htm" TargetMode="External"/><Relationship Id="rId94" Type="http://schemas.openxmlformats.org/officeDocument/2006/relationships/hyperlink" Target="https://www.kentarchaeology.org.uk/Research/Libr/Wills/NameOrder/G.htm" TargetMode="External"/><Relationship Id="rId148" Type="http://schemas.openxmlformats.org/officeDocument/2006/relationships/hyperlink" Target="https://www.kentarchaeology.org.uk/Research/Libr/Wills/NameOrder/IJK.htm" TargetMode="External"/><Relationship Id="rId169" Type="http://schemas.openxmlformats.org/officeDocument/2006/relationships/hyperlink" Target="https://www.kentarchaeology.org.uk/Research/Libr/Wills/NameOrder/IJK.htm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www.kentarchaeology.org.uk/Research/Libr/Wills/NameOrder/IJK.htm" TargetMode="External"/><Relationship Id="rId215" Type="http://schemas.openxmlformats.org/officeDocument/2006/relationships/hyperlink" Target="https://www.kentarchaeology.org.uk/Research/Libr/Wills/NameOrder/P.htm" TargetMode="External"/><Relationship Id="rId236" Type="http://schemas.openxmlformats.org/officeDocument/2006/relationships/hyperlink" Target="https://www.kentarchaeology.org.uk/Research/Libr/Wills/NameOrder/P.htm" TargetMode="External"/><Relationship Id="rId257" Type="http://schemas.openxmlformats.org/officeDocument/2006/relationships/hyperlink" Target="https://www.kentarchaeology.org.uk/Research/Libr/Wills/NameOrder/P.htm" TargetMode="External"/><Relationship Id="rId278" Type="http://schemas.openxmlformats.org/officeDocument/2006/relationships/footer" Target="footer1.xml"/><Relationship Id="rId42" Type="http://schemas.openxmlformats.org/officeDocument/2006/relationships/hyperlink" Target="https://www.kentarchaeology.org.uk/Research/Libr/Wills/NameOrder/C.htm" TargetMode="External"/><Relationship Id="rId84" Type="http://schemas.openxmlformats.org/officeDocument/2006/relationships/hyperlink" Target="https://www.kentarchaeology.org.uk/Research/Libr/Wills/NameOrder/C.htm" TargetMode="External"/><Relationship Id="rId138" Type="http://schemas.openxmlformats.org/officeDocument/2006/relationships/hyperlink" Target="https://www.kentarchaeology.org.uk/Research/Libr/Wills/NameOrder/G.htm" TargetMode="External"/><Relationship Id="rId191" Type="http://schemas.openxmlformats.org/officeDocument/2006/relationships/hyperlink" Target="https://www.kentarchaeology.org.uk/Research/Libr/Wills/NameOrder/IJK.htm" TargetMode="External"/><Relationship Id="rId205" Type="http://schemas.openxmlformats.org/officeDocument/2006/relationships/hyperlink" Target="https://www.kentarchaeology.org.uk/Research/Libr/Wills/NameOrder/P.htm" TargetMode="External"/><Relationship Id="rId247" Type="http://schemas.openxmlformats.org/officeDocument/2006/relationships/hyperlink" Target="https://www.kentarchaeology.org.uk/Research/Libr/Wills/NameOrder/P.htm" TargetMode="External"/><Relationship Id="rId107" Type="http://schemas.openxmlformats.org/officeDocument/2006/relationships/hyperlink" Target="https://www.kentarchaeology.org.uk/Research/Libr/Wills/NameOrder/G.htm" TargetMode="External"/><Relationship Id="rId11" Type="http://schemas.openxmlformats.org/officeDocument/2006/relationships/hyperlink" Target="https://www.kentarchaeology.org.uk/Research/Libr/Wills/NameOrder/C.htm" TargetMode="External"/><Relationship Id="rId53" Type="http://schemas.openxmlformats.org/officeDocument/2006/relationships/hyperlink" Target="https://www.kentarchaeology.org.uk/Research/Libr/Wills/NameOrder/C.htm" TargetMode="External"/><Relationship Id="rId149" Type="http://schemas.openxmlformats.org/officeDocument/2006/relationships/hyperlink" Target="https://www.kentarchaeology.org.uk/Research/Libr/Wills/NameOrder/IJK.htm" TargetMode="External"/><Relationship Id="rId95" Type="http://schemas.openxmlformats.org/officeDocument/2006/relationships/hyperlink" Target="https://www.kentarchaeology.org.uk/Research/Libr/Wills/NameOrder/G.htm" TargetMode="External"/><Relationship Id="rId160" Type="http://schemas.openxmlformats.org/officeDocument/2006/relationships/hyperlink" Target="https://www.kentarchaeology.org.uk/Research/Libr/Wills/NameOrder/IJK.htm" TargetMode="External"/><Relationship Id="rId216" Type="http://schemas.openxmlformats.org/officeDocument/2006/relationships/hyperlink" Target="https://www.kentarchaeology.org.uk/Research/Libr/Wills/NameOrder/P.htm" TargetMode="External"/><Relationship Id="rId258" Type="http://schemas.openxmlformats.org/officeDocument/2006/relationships/hyperlink" Target="https://www.kentarchaeology.org.uk/Research/Libr/Wills/NameOrder/P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53738-55EA-41FB-8C11-51347323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54</Pages>
  <Words>10367</Words>
  <Characters>59094</Characters>
  <Application>Microsoft Office Word</Application>
  <DocSecurity>0</DocSecurity>
  <Lines>492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2022-12-30T15:46:00Z</dcterms:created>
  <dcterms:modified xsi:type="dcterms:W3CDTF">2022-12-30T15:53:00Z</dcterms:modified>
</cp:coreProperties>
</file>